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9CDE81" w:rsidR="004F0988" w:rsidRDefault="004F0988" w:rsidP="003B7FA4">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r w:rsidR="003B7FA4">
              <w:t>6</w:t>
            </w:r>
            <w:r w:rsidR="002C4A18">
              <w:t>.</w:t>
            </w:r>
            <w:bookmarkEnd w:id="3"/>
            <w:r w:rsidR="00571E28">
              <w:t>0</w:t>
            </w:r>
            <w:r w:rsidRPr="004D3578">
              <w:t xml:space="preserve"> </w:t>
            </w:r>
            <w:r w:rsidRPr="00133525">
              <w:rPr>
                <w:sz w:val="32"/>
              </w:rPr>
              <w:t>(</w:t>
            </w:r>
            <w:r w:rsidR="007B5E71">
              <w:rPr>
                <w:sz w:val="32"/>
              </w:rPr>
              <w:t>202</w:t>
            </w:r>
            <w:r w:rsidR="001A2833">
              <w:rPr>
                <w:sz w:val="32"/>
              </w:rPr>
              <w:t>3</w:t>
            </w:r>
            <w:r w:rsidR="007B5E71">
              <w:rPr>
                <w:sz w:val="32"/>
              </w:rPr>
              <w:t>-</w:t>
            </w:r>
            <w:r w:rsidR="003B7FA4">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58AB343" w14:textId="77777777" w:rsidR="003B7FA4"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3B7FA4">
        <w:t>Foreword</w:t>
      </w:r>
      <w:r w:rsidR="003B7FA4">
        <w:tab/>
      </w:r>
      <w:r w:rsidR="003B7FA4">
        <w:fldChar w:fldCharType="begin"/>
      </w:r>
      <w:r w:rsidR="003B7FA4">
        <w:instrText xml:space="preserve"> PAGEREF _Toc128057447 \h </w:instrText>
      </w:r>
      <w:r w:rsidR="003B7FA4">
        <w:fldChar w:fldCharType="separate"/>
      </w:r>
      <w:r w:rsidR="002A10AA">
        <w:t>5</w:t>
      </w:r>
      <w:r w:rsidR="003B7FA4">
        <w:fldChar w:fldCharType="end"/>
      </w:r>
    </w:p>
    <w:p w14:paraId="750BD838" w14:textId="77777777" w:rsidR="003B7FA4" w:rsidRDefault="003B7FA4">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_Toc128057448 \h </w:instrText>
      </w:r>
      <w:r>
        <w:fldChar w:fldCharType="separate"/>
      </w:r>
      <w:r w:rsidR="002A10AA">
        <w:t>6</w:t>
      </w:r>
      <w:r>
        <w:fldChar w:fldCharType="end"/>
      </w:r>
    </w:p>
    <w:p w14:paraId="6272D61A" w14:textId="77777777" w:rsidR="003B7FA4" w:rsidRDefault="003B7FA4">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_Toc128057449 \h </w:instrText>
      </w:r>
      <w:r>
        <w:fldChar w:fldCharType="separate"/>
      </w:r>
      <w:r w:rsidR="002A10AA">
        <w:t>7</w:t>
      </w:r>
      <w:r>
        <w:fldChar w:fldCharType="end"/>
      </w:r>
    </w:p>
    <w:p w14:paraId="6A8C83BA" w14:textId="77777777" w:rsidR="003B7FA4" w:rsidRDefault="003B7FA4">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_Toc128057450 \h </w:instrText>
      </w:r>
      <w:r>
        <w:fldChar w:fldCharType="separate"/>
      </w:r>
      <w:r w:rsidR="002A10AA">
        <w:t>7</w:t>
      </w:r>
      <w:r>
        <w:fldChar w:fldCharType="end"/>
      </w:r>
    </w:p>
    <w:p w14:paraId="2BA66012" w14:textId="77777777" w:rsidR="003B7FA4" w:rsidRDefault="003B7FA4">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_Toc128057451 \h </w:instrText>
      </w:r>
      <w:r>
        <w:fldChar w:fldCharType="separate"/>
      </w:r>
      <w:r w:rsidR="002A10AA">
        <w:t>7</w:t>
      </w:r>
      <w:r>
        <w:fldChar w:fldCharType="end"/>
      </w:r>
    </w:p>
    <w:p w14:paraId="28C062CA" w14:textId="77777777" w:rsidR="003B7FA4" w:rsidRDefault="003B7FA4">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_Toc128057452 \h </w:instrText>
      </w:r>
      <w:r>
        <w:fldChar w:fldCharType="separate"/>
      </w:r>
      <w:r w:rsidR="002A10AA">
        <w:t>7</w:t>
      </w:r>
      <w:r>
        <w:fldChar w:fldCharType="end"/>
      </w:r>
    </w:p>
    <w:p w14:paraId="779AA776" w14:textId="77777777" w:rsidR="003B7FA4" w:rsidRDefault="003B7FA4">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_Toc128057453 \h </w:instrText>
      </w:r>
      <w:r>
        <w:fldChar w:fldCharType="separate"/>
      </w:r>
      <w:r w:rsidR="002A10AA">
        <w:t>8</w:t>
      </w:r>
      <w:r>
        <w:fldChar w:fldCharType="end"/>
      </w:r>
    </w:p>
    <w:p w14:paraId="03175008" w14:textId="77777777" w:rsidR="003B7FA4" w:rsidRDefault="003B7FA4">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_Toc128057454 \h </w:instrText>
      </w:r>
      <w:r>
        <w:fldChar w:fldCharType="separate"/>
      </w:r>
      <w:r w:rsidR="002A10AA">
        <w:t>8</w:t>
      </w:r>
      <w:r>
        <w:fldChar w:fldCharType="end"/>
      </w:r>
    </w:p>
    <w:p w14:paraId="3066079E" w14:textId="77777777" w:rsidR="003B7FA4" w:rsidRDefault="003B7FA4">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_Toc128057455 \h </w:instrText>
      </w:r>
      <w:r>
        <w:fldChar w:fldCharType="separate"/>
      </w:r>
      <w:r w:rsidR="002A10AA">
        <w:t>8</w:t>
      </w:r>
      <w:r>
        <w:fldChar w:fldCharType="end"/>
      </w:r>
    </w:p>
    <w:p w14:paraId="553F0188" w14:textId="77777777" w:rsidR="003B7FA4" w:rsidRDefault="003B7FA4">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_Toc128057456 \h </w:instrText>
      </w:r>
      <w:r>
        <w:fldChar w:fldCharType="separate"/>
      </w:r>
      <w:r w:rsidR="002A10AA">
        <w:t>8</w:t>
      </w:r>
      <w:r>
        <w:fldChar w:fldCharType="end"/>
      </w:r>
    </w:p>
    <w:p w14:paraId="6D2A93AC" w14:textId="77777777" w:rsidR="003B7FA4" w:rsidRDefault="003B7FA4">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_Toc128057457 \h </w:instrText>
      </w:r>
      <w:r>
        <w:fldChar w:fldCharType="separate"/>
      </w:r>
      <w:r w:rsidR="002A10AA">
        <w:t>8</w:t>
      </w:r>
      <w:r>
        <w:fldChar w:fldCharType="end"/>
      </w:r>
    </w:p>
    <w:p w14:paraId="15702273" w14:textId="77777777" w:rsidR="003B7FA4" w:rsidRDefault="003B7FA4">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_Toc128057458 \h </w:instrText>
      </w:r>
      <w:r>
        <w:fldChar w:fldCharType="separate"/>
      </w:r>
      <w:r w:rsidR="002A10AA">
        <w:t>8</w:t>
      </w:r>
      <w:r>
        <w:fldChar w:fldCharType="end"/>
      </w:r>
    </w:p>
    <w:p w14:paraId="09E65E16" w14:textId="77777777" w:rsidR="003B7FA4" w:rsidRDefault="003B7FA4">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_Toc128057459 \h </w:instrText>
      </w:r>
      <w:r>
        <w:fldChar w:fldCharType="separate"/>
      </w:r>
      <w:r w:rsidR="002A10AA">
        <w:t>8</w:t>
      </w:r>
      <w:r>
        <w:fldChar w:fldCharType="end"/>
      </w:r>
    </w:p>
    <w:p w14:paraId="65B43055" w14:textId="77777777" w:rsidR="003B7FA4" w:rsidRDefault="003B7FA4">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_Toc128057460 \h </w:instrText>
      </w:r>
      <w:r>
        <w:fldChar w:fldCharType="separate"/>
      </w:r>
      <w:r w:rsidR="002A10AA">
        <w:t>9</w:t>
      </w:r>
      <w:r>
        <w:fldChar w:fldCharType="end"/>
      </w:r>
    </w:p>
    <w:p w14:paraId="4CAF0B83" w14:textId="77777777" w:rsidR="003B7FA4" w:rsidRDefault="003B7FA4">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_Toc128057461 \h </w:instrText>
      </w:r>
      <w:r>
        <w:fldChar w:fldCharType="separate"/>
      </w:r>
      <w:r w:rsidR="002A10AA">
        <w:t>9</w:t>
      </w:r>
      <w:r>
        <w:fldChar w:fldCharType="end"/>
      </w:r>
    </w:p>
    <w:p w14:paraId="72598A3C" w14:textId="77777777" w:rsidR="003B7FA4" w:rsidRDefault="003B7FA4">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_Toc128057462 \h </w:instrText>
      </w:r>
      <w:r>
        <w:fldChar w:fldCharType="separate"/>
      </w:r>
      <w:r w:rsidR="002A10AA">
        <w:t>9</w:t>
      </w:r>
      <w:r>
        <w:fldChar w:fldCharType="end"/>
      </w:r>
    </w:p>
    <w:p w14:paraId="70192458" w14:textId="77777777" w:rsidR="003B7FA4" w:rsidRDefault="003B7FA4">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_Toc128057463 \h </w:instrText>
      </w:r>
      <w:r>
        <w:fldChar w:fldCharType="separate"/>
      </w:r>
      <w:r w:rsidR="002A10AA">
        <w:t>9</w:t>
      </w:r>
      <w:r>
        <w:fldChar w:fldCharType="end"/>
      </w:r>
    </w:p>
    <w:p w14:paraId="0F942A40" w14:textId="77777777" w:rsidR="003B7FA4" w:rsidRDefault="003B7FA4">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_Toc128057464 \h </w:instrText>
      </w:r>
      <w:r>
        <w:fldChar w:fldCharType="separate"/>
      </w:r>
      <w:r w:rsidR="002A10AA">
        <w:t>9</w:t>
      </w:r>
      <w:r>
        <w:fldChar w:fldCharType="end"/>
      </w:r>
    </w:p>
    <w:p w14:paraId="42258A7A" w14:textId="77777777" w:rsidR="003B7FA4" w:rsidRDefault="003B7FA4">
      <w:pPr>
        <w:pStyle w:val="20"/>
        <w:rPr>
          <w:rFonts w:asciiTheme="minorHAnsi" w:eastAsiaTheme="minorEastAsia" w:hAnsiTheme="minorHAnsi" w:cstheme="minorBidi"/>
          <w:sz w:val="22"/>
          <w:szCs w:val="22"/>
          <w:lang w:val="en-US" w:eastAsia="zh-CN"/>
        </w:rPr>
      </w:pPr>
      <w:r>
        <w:t>5.</w:t>
      </w:r>
      <w:r w:rsidRPr="005E67AE">
        <w:rPr>
          <w:highlight w:val="yellow"/>
        </w:rPr>
        <w:t>X</w:t>
      </w:r>
      <w:r>
        <w:rPr>
          <w:rFonts w:asciiTheme="minorHAnsi" w:eastAsiaTheme="minorEastAsia" w:hAnsiTheme="minorHAnsi" w:cstheme="minorBidi"/>
          <w:sz w:val="22"/>
          <w:szCs w:val="22"/>
          <w:lang w:val="en-US" w:eastAsia="zh-CN"/>
        </w:rPr>
        <w:tab/>
      </w:r>
      <w:r>
        <w:t>Key issue #</w:t>
      </w:r>
      <w:r w:rsidRPr="005E67AE">
        <w:rPr>
          <w:highlight w:val="yellow"/>
        </w:rPr>
        <w:t>X</w:t>
      </w:r>
      <w:r>
        <w:t>: &lt;Title&gt;</w:t>
      </w:r>
      <w:r>
        <w:tab/>
      </w:r>
      <w:r>
        <w:fldChar w:fldCharType="begin"/>
      </w:r>
      <w:r>
        <w:instrText xml:space="preserve"> PAGEREF _Toc128057465 \h </w:instrText>
      </w:r>
      <w:r>
        <w:fldChar w:fldCharType="separate"/>
      </w:r>
      <w:r w:rsidR="002A10AA">
        <w:t>9</w:t>
      </w:r>
      <w:r>
        <w:fldChar w:fldCharType="end"/>
      </w:r>
    </w:p>
    <w:p w14:paraId="353E511F" w14:textId="77777777" w:rsidR="003B7FA4" w:rsidRDefault="003B7FA4">
      <w:pPr>
        <w:pStyle w:val="30"/>
        <w:rPr>
          <w:rFonts w:asciiTheme="minorHAnsi" w:eastAsiaTheme="minorEastAsia" w:hAnsiTheme="minorHAnsi" w:cstheme="minorBidi"/>
          <w:sz w:val="22"/>
          <w:szCs w:val="22"/>
          <w:lang w:val="en-US" w:eastAsia="zh-CN"/>
        </w:rPr>
      </w:pPr>
      <w:r>
        <w:t>5.</w:t>
      </w:r>
      <w:r w:rsidRPr="005E67AE">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_Toc128057466 \h </w:instrText>
      </w:r>
      <w:r>
        <w:fldChar w:fldCharType="separate"/>
      </w:r>
      <w:r w:rsidR="002A10AA">
        <w:t>9</w:t>
      </w:r>
      <w:r>
        <w:fldChar w:fldCharType="end"/>
      </w:r>
    </w:p>
    <w:p w14:paraId="32BAF432" w14:textId="77777777" w:rsidR="003B7FA4" w:rsidRDefault="003B7FA4">
      <w:pPr>
        <w:pStyle w:val="30"/>
        <w:rPr>
          <w:rFonts w:asciiTheme="minorHAnsi" w:eastAsiaTheme="minorEastAsia" w:hAnsiTheme="minorHAnsi" w:cstheme="minorBidi"/>
          <w:sz w:val="22"/>
          <w:szCs w:val="22"/>
          <w:lang w:val="en-US" w:eastAsia="zh-CN"/>
        </w:rPr>
      </w:pPr>
      <w:r>
        <w:t>5.</w:t>
      </w:r>
      <w:r w:rsidRPr="005E67AE">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_Toc128057467 \h </w:instrText>
      </w:r>
      <w:r>
        <w:fldChar w:fldCharType="separate"/>
      </w:r>
      <w:r w:rsidR="002A10AA">
        <w:t>9</w:t>
      </w:r>
      <w:r>
        <w:fldChar w:fldCharType="end"/>
      </w:r>
    </w:p>
    <w:p w14:paraId="4936E526" w14:textId="77777777" w:rsidR="003B7FA4" w:rsidRDefault="003B7FA4">
      <w:pPr>
        <w:pStyle w:val="30"/>
        <w:rPr>
          <w:rFonts w:asciiTheme="minorHAnsi" w:eastAsiaTheme="minorEastAsia" w:hAnsiTheme="minorHAnsi" w:cstheme="minorBidi"/>
          <w:sz w:val="22"/>
          <w:szCs w:val="22"/>
          <w:lang w:val="en-US" w:eastAsia="zh-CN"/>
        </w:rPr>
      </w:pPr>
      <w:r>
        <w:t>5.</w:t>
      </w:r>
      <w:r w:rsidRPr="005E67AE">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_Toc128057468 \h </w:instrText>
      </w:r>
      <w:r>
        <w:fldChar w:fldCharType="separate"/>
      </w:r>
      <w:r w:rsidR="002A10AA">
        <w:t>9</w:t>
      </w:r>
      <w:r>
        <w:fldChar w:fldCharType="end"/>
      </w:r>
    </w:p>
    <w:p w14:paraId="5A01CB7A" w14:textId="77777777" w:rsidR="003B7FA4" w:rsidRDefault="003B7FA4">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_Toc128057469 \h </w:instrText>
      </w:r>
      <w:r>
        <w:fldChar w:fldCharType="separate"/>
      </w:r>
      <w:r w:rsidR="002A10AA">
        <w:t>10</w:t>
      </w:r>
      <w:r>
        <w:fldChar w:fldCharType="end"/>
      </w:r>
    </w:p>
    <w:p w14:paraId="11E7FE03" w14:textId="77777777" w:rsidR="003B7FA4" w:rsidRDefault="003B7FA4">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_Toc128057470 \h </w:instrText>
      </w:r>
      <w:r>
        <w:fldChar w:fldCharType="separate"/>
      </w:r>
      <w:r w:rsidR="002A10AA">
        <w:t>10</w:t>
      </w:r>
      <w:r>
        <w:fldChar w:fldCharType="end"/>
      </w:r>
    </w:p>
    <w:p w14:paraId="0C0861C8" w14:textId="77777777" w:rsidR="003B7FA4" w:rsidRDefault="003B7FA4">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_Toc128057471 \h </w:instrText>
      </w:r>
      <w:r>
        <w:fldChar w:fldCharType="separate"/>
      </w:r>
      <w:r w:rsidR="002A10AA">
        <w:t>10</w:t>
      </w:r>
      <w:r>
        <w:fldChar w:fldCharType="end"/>
      </w:r>
    </w:p>
    <w:p w14:paraId="389BDAF9" w14:textId="77777777" w:rsidR="003B7FA4" w:rsidRDefault="003B7FA4">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_Toc128057472 \h </w:instrText>
      </w:r>
      <w:r>
        <w:fldChar w:fldCharType="separate"/>
      </w:r>
      <w:r w:rsidR="002A10AA">
        <w:t>10</w:t>
      </w:r>
      <w:r>
        <w:fldChar w:fldCharType="end"/>
      </w:r>
    </w:p>
    <w:p w14:paraId="4E2C4777" w14:textId="77777777" w:rsidR="003B7FA4" w:rsidRDefault="003B7FA4">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_Toc128057473 \h </w:instrText>
      </w:r>
      <w:r>
        <w:fldChar w:fldCharType="separate"/>
      </w:r>
      <w:r w:rsidR="002A10AA">
        <w:t>10</w:t>
      </w:r>
      <w:r>
        <w:fldChar w:fldCharType="end"/>
      </w:r>
    </w:p>
    <w:p w14:paraId="13BE853D" w14:textId="77777777" w:rsidR="003B7FA4" w:rsidRDefault="003B7FA4">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Control plane procedures</w:t>
      </w:r>
      <w:r>
        <w:tab/>
      </w:r>
      <w:r>
        <w:fldChar w:fldCharType="begin"/>
      </w:r>
      <w:r>
        <w:instrText xml:space="preserve"> PAGEREF _Toc128057474 \h </w:instrText>
      </w:r>
      <w:r>
        <w:fldChar w:fldCharType="separate"/>
      </w:r>
      <w:r w:rsidR="002A10AA">
        <w:t>10</w:t>
      </w:r>
      <w:r>
        <w:fldChar w:fldCharType="end"/>
      </w:r>
    </w:p>
    <w:p w14:paraId="0F0A22F2" w14:textId="77777777" w:rsidR="003B7FA4" w:rsidRDefault="003B7FA4">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User plane procedures</w:t>
      </w:r>
      <w:r>
        <w:tab/>
      </w:r>
      <w:r>
        <w:fldChar w:fldCharType="begin"/>
      </w:r>
      <w:r>
        <w:instrText xml:space="preserve"> PAGEREF _Toc128057475 \h </w:instrText>
      </w:r>
      <w:r>
        <w:fldChar w:fldCharType="separate"/>
      </w:r>
      <w:r w:rsidR="002A10AA">
        <w:t>11</w:t>
      </w:r>
      <w:r>
        <w:fldChar w:fldCharType="end"/>
      </w:r>
    </w:p>
    <w:p w14:paraId="12EB50B8" w14:textId="77777777" w:rsidR="003B7FA4" w:rsidRDefault="003B7FA4">
      <w:pPr>
        <w:pStyle w:val="40"/>
        <w:rPr>
          <w:rFonts w:asciiTheme="minorHAnsi" w:eastAsiaTheme="minorEastAsia" w:hAnsiTheme="minorHAnsi" w:cstheme="minorBidi"/>
          <w:sz w:val="22"/>
          <w:szCs w:val="22"/>
          <w:lang w:val="en-US" w:eastAsia="zh-CN"/>
        </w:rPr>
      </w:pPr>
      <w:r w:rsidRPr="005E67AE">
        <w:rPr>
          <w:rFonts w:eastAsia="Times New Roman"/>
          <w:lang w:eastAsia="x-none"/>
        </w:rPr>
        <w:t>6.2.2.4</w:t>
      </w:r>
      <w:r>
        <w:rPr>
          <w:rFonts w:asciiTheme="minorHAnsi" w:eastAsiaTheme="minorEastAsia" w:hAnsiTheme="minorHAnsi" w:cstheme="minorBidi"/>
          <w:sz w:val="22"/>
          <w:szCs w:val="22"/>
          <w:lang w:val="en-US" w:eastAsia="zh-CN"/>
        </w:rPr>
        <w:tab/>
      </w:r>
      <w:r w:rsidRPr="005E67AE">
        <w:rPr>
          <w:rFonts w:eastAsia="Times New Roman"/>
          <w:lang w:eastAsia="x-none"/>
        </w:rPr>
        <w:t xml:space="preserve"> Key update procedure</w:t>
      </w:r>
      <w:r>
        <w:tab/>
      </w:r>
      <w:r>
        <w:fldChar w:fldCharType="begin"/>
      </w:r>
      <w:r>
        <w:instrText xml:space="preserve"> PAGEREF _Toc128057476 \h </w:instrText>
      </w:r>
      <w:r>
        <w:fldChar w:fldCharType="separate"/>
      </w:r>
      <w:r w:rsidR="002A10AA">
        <w:t>11</w:t>
      </w:r>
      <w:r>
        <w:fldChar w:fldCharType="end"/>
      </w:r>
    </w:p>
    <w:p w14:paraId="68845C29" w14:textId="77777777" w:rsidR="003B7FA4" w:rsidRDefault="003B7FA4">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 xml:space="preserve">Solution #2: </w:t>
      </w:r>
      <w:r w:rsidRPr="005E67AE">
        <w:rPr>
          <w:rFonts w:cs="Arial"/>
          <w:bCs/>
        </w:rPr>
        <w:t>MOCN secu</w:t>
      </w:r>
      <w:bookmarkStart w:id="14" w:name="_GoBack"/>
      <w:bookmarkEnd w:id="14"/>
      <w:r w:rsidRPr="005E67AE">
        <w:rPr>
          <w:rFonts w:cs="Arial"/>
          <w:bCs/>
        </w:rPr>
        <w:t>rity handling for MBS</w:t>
      </w:r>
      <w:r>
        <w:tab/>
      </w:r>
      <w:r>
        <w:fldChar w:fldCharType="begin"/>
      </w:r>
      <w:r>
        <w:instrText xml:space="preserve"> PAGEREF _Toc128057477 \h </w:instrText>
      </w:r>
      <w:r>
        <w:fldChar w:fldCharType="separate"/>
      </w:r>
      <w:r w:rsidR="002A10AA">
        <w:t>12</w:t>
      </w:r>
      <w:r>
        <w:fldChar w:fldCharType="end"/>
      </w:r>
    </w:p>
    <w:p w14:paraId="38D08F60" w14:textId="77777777" w:rsidR="003B7FA4" w:rsidRDefault="003B7FA4">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_Toc128057478 \h </w:instrText>
      </w:r>
      <w:r>
        <w:fldChar w:fldCharType="separate"/>
      </w:r>
      <w:r w:rsidR="002A10AA">
        <w:t>12</w:t>
      </w:r>
      <w:r>
        <w:fldChar w:fldCharType="end"/>
      </w:r>
    </w:p>
    <w:p w14:paraId="341920BB" w14:textId="77777777" w:rsidR="003B7FA4" w:rsidRDefault="003B7FA4">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_Toc128057479 \h </w:instrText>
      </w:r>
      <w:r>
        <w:fldChar w:fldCharType="separate"/>
      </w:r>
      <w:r w:rsidR="002A10AA">
        <w:t>13</w:t>
      </w:r>
      <w:r>
        <w:fldChar w:fldCharType="end"/>
      </w:r>
    </w:p>
    <w:p w14:paraId="43096B05" w14:textId="77777777" w:rsidR="003B7FA4" w:rsidRDefault="003B7FA4">
      <w:pPr>
        <w:pStyle w:val="40"/>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_Toc128057480 \h </w:instrText>
      </w:r>
      <w:r>
        <w:fldChar w:fldCharType="separate"/>
      </w:r>
      <w:r w:rsidR="002A10AA">
        <w:t>13</w:t>
      </w:r>
      <w:r>
        <w:fldChar w:fldCharType="end"/>
      </w:r>
    </w:p>
    <w:p w14:paraId="5B5B646C" w14:textId="77777777" w:rsidR="003B7FA4" w:rsidRDefault="003B7FA4">
      <w:pPr>
        <w:pStyle w:val="40"/>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_Toc128057481 \h </w:instrText>
      </w:r>
      <w:r>
        <w:fldChar w:fldCharType="separate"/>
      </w:r>
      <w:r w:rsidR="002A10AA">
        <w:t>14</w:t>
      </w:r>
      <w:r>
        <w:fldChar w:fldCharType="end"/>
      </w:r>
    </w:p>
    <w:p w14:paraId="5C28799F" w14:textId="77777777" w:rsidR="003B7FA4" w:rsidRDefault="003B7FA4">
      <w:pPr>
        <w:pStyle w:val="40"/>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_Toc128057482 \h </w:instrText>
      </w:r>
      <w:r>
        <w:fldChar w:fldCharType="separate"/>
      </w:r>
      <w:r w:rsidR="002A10AA">
        <w:t>14</w:t>
      </w:r>
      <w:r>
        <w:fldChar w:fldCharType="end"/>
      </w:r>
    </w:p>
    <w:p w14:paraId="17CEA24E" w14:textId="77777777" w:rsidR="003B7FA4" w:rsidRDefault="003B7FA4">
      <w:pPr>
        <w:pStyle w:val="30"/>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_Toc128057483 \h </w:instrText>
      </w:r>
      <w:r>
        <w:fldChar w:fldCharType="separate"/>
      </w:r>
      <w:r w:rsidR="002A10AA">
        <w:t>16</w:t>
      </w:r>
      <w:r>
        <w:fldChar w:fldCharType="end"/>
      </w:r>
    </w:p>
    <w:p w14:paraId="6D354022" w14:textId="77777777" w:rsidR="003B7FA4" w:rsidRDefault="003B7FA4">
      <w:pPr>
        <w:pStyle w:val="30"/>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_Toc128057484 \h </w:instrText>
      </w:r>
      <w:r>
        <w:fldChar w:fldCharType="separate"/>
      </w:r>
      <w:r w:rsidR="002A10AA">
        <w:t>16</w:t>
      </w:r>
      <w:r>
        <w:fldChar w:fldCharType="end"/>
      </w:r>
    </w:p>
    <w:p w14:paraId="2EEA423A" w14:textId="77777777" w:rsidR="003B7FA4" w:rsidRDefault="003B7FA4">
      <w:pPr>
        <w:pStyle w:val="20"/>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#3: security protection for UEs in MOCN network sharing scenario</w:t>
      </w:r>
      <w:r>
        <w:tab/>
      </w:r>
      <w:r>
        <w:fldChar w:fldCharType="begin"/>
      </w:r>
      <w:r>
        <w:instrText xml:space="preserve"> PAGEREF _Toc128057485 \h </w:instrText>
      </w:r>
      <w:r>
        <w:fldChar w:fldCharType="separate"/>
      </w:r>
      <w:r w:rsidR="002A10AA">
        <w:t>16</w:t>
      </w:r>
      <w:r>
        <w:fldChar w:fldCharType="end"/>
      </w:r>
    </w:p>
    <w:p w14:paraId="6BFB77DF" w14:textId="77777777" w:rsidR="003B7FA4" w:rsidRDefault="003B7FA4">
      <w:pPr>
        <w:pStyle w:val="30"/>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_Toc128057486 \h </w:instrText>
      </w:r>
      <w:r>
        <w:fldChar w:fldCharType="separate"/>
      </w:r>
      <w:r w:rsidR="002A10AA">
        <w:t>16</w:t>
      </w:r>
      <w:r>
        <w:fldChar w:fldCharType="end"/>
      </w:r>
    </w:p>
    <w:p w14:paraId="293286D2" w14:textId="77777777" w:rsidR="003B7FA4" w:rsidRDefault="003B7FA4">
      <w:pPr>
        <w:pStyle w:val="30"/>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_Toc128057487 \h </w:instrText>
      </w:r>
      <w:r>
        <w:fldChar w:fldCharType="separate"/>
      </w:r>
      <w:r w:rsidR="002A10AA">
        <w:t>16</w:t>
      </w:r>
      <w:r>
        <w:fldChar w:fldCharType="end"/>
      </w:r>
    </w:p>
    <w:p w14:paraId="126AF3D8" w14:textId="77777777" w:rsidR="003B7FA4" w:rsidRDefault="003B7FA4">
      <w:pPr>
        <w:pStyle w:val="30"/>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_Toc128057488 \h </w:instrText>
      </w:r>
      <w:r>
        <w:fldChar w:fldCharType="separate"/>
      </w:r>
      <w:r w:rsidR="002A10AA">
        <w:t>17</w:t>
      </w:r>
      <w:r>
        <w:fldChar w:fldCharType="end"/>
      </w:r>
    </w:p>
    <w:p w14:paraId="2C1958DF" w14:textId="77777777" w:rsidR="003B7FA4" w:rsidRDefault="003B7FA4">
      <w:pPr>
        <w:pStyle w:val="30"/>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_Toc128057489 \h </w:instrText>
      </w:r>
      <w:r>
        <w:fldChar w:fldCharType="separate"/>
      </w:r>
      <w:r w:rsidR="002A10AA">
        <w:t>17</w:t>
      </w:r>
      <w:r>
        <w:fldChar w:fldCharType="end"/>
      </w:r>
    </w:p>
    <w:p w14:paraId="63732DB7" w14:textId="77777777" w:rsidR="003B7FA4" w:rsidRDefault="003B7FA4">
      <w:pPr>
        <w:pStyle w:val="20"/>
        <w:rPr>
          <w:rFonts w:asciiTheme="minorHAnsi" w:eastAsiaTheme="minorEastAsia" w:hAnsiTheme="minorHAnsi" w:cstheme="minorBidi"/>
          <w:sz w:val="22"/>
          <w:szCs w:val="22"/>
          <w:lang w:val="en-US" w:eastAsia="zh-CN"/>
        </w:rPr>
      </w:pPr>
      <w:r>
        <w:t>6.</w:t>
      </w:r>
      <w:r w:rsidRPr="005E67AE">
        <w:rPr>
          <w:highlight w:val="yellow"/>
        </w:rPr>
        <w:t>A</w:t>
      </w:r>
      <w:r>
        <w:rPr>
          <w:rFonts w:asciiTheme="minorHAnsi" w:eastAsiaTheme="minorEastAsia" w:hAnsiTheme="minorHAnsi" w:cstheme="minorBidi"/>
          <w:sz w:val="22"/>
          <w:szCs w:val="22"/>
          <w:lang w:val="en-US" w:eastAsia="zh-CN"/>
        </w:rPr>
        <w:tab/>
      </w:r>
      <w:r>
        <w:t>Solution #</w:t>
      </w:r>
      <w:r w:rsidRPr="005E67AE">
        <w:rPr>
          <w:highlight w:val="yellow"/>
        </w:rPr>
        <w:t>A</w:t>
      </w:r>
      <w:r>
        <w:t>: &lt;Title&gt;</w:t>
      </w:r>
      <w:r>
        <w:tab/>
      </w:r>
      <w:r>
        <w:fldChar w:fldCharType="begin"/>
      </w:r>
      <w:r>
        <w:instrText xml:space="preserve"> PAGEREF _Toc128057490 \h </w:instrText>
      </w:r>
      <w:r>
        <w:fldChar w:fldCharType="separate"/>
      </w:r>
      <w:r w:rsidR="002A10AA">
        <w:t>17</w:t>
      </w:r>
      <w:r>
        <w:fldChar w:fldCharType="end"/>
      </w:r>
    </w:p>
    <w:p w14:paraId="54ADA2FD"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_Toc128057491 \h </w:instrText>
      </w:r>
      <w:r>
        <w:fldChar w:fldCharType="separate"/>
      </w:r>
      <w:r w:rsidR="002A10AA">
        <w:t>17</w:t>
      </w:r>
      <w:r>
        <w:fldChar w:fldCharType="end"/>
      </w:r>
    </w:p>
    <w:p w14:paraId="2452B820"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_Toc128057492 \h </w:instrText>
      </w:r>
      <w:r>
        <w:fldChar w:fldCharType="separate"/>
      </w:r>
      <w:r w:rsidR="002A10AA">
        <w:t>17</w:t>
      </w:r>
      <w:r>
        <w:fldChar w:fldCharType="end"/>
      </w:r>
    </w:p>
    <w:p w14:paraId="146E72E7"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_Toc128057493 \h </w:instrText>
      </w:r>
      <w:r>
        <w:fldChar w:fldCharType="separate"/>
      </w:r>
      <w:r w:rsidR="002A10AA">
        <w:t>17</w:t>
      </w:r>
      <w:r>
        <w:fldChar w:fldCharType="end"/>
      </w:r>
    </w:p>
    <w:p w14:paraId="6C3AC223"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_Toc128057494 \h </w:instrText>
      </w:r>
      <w:r>
        <w:fldChar w:fldCharType="separate"/>
      </w:r>
      <w:r w:rsidR="002A10AA">
        <w:t>18</w:t>
      </w:r>
      <w:r>
        <w:fldChar w:fldCharType="end"/>
      </w:r>
    </w:p>
    <w:p w14:paraId="253697BA" w14:textId="77777777" w:rsidR="003B7FA4" w:rsidRDefault="003B7FA4">
      <w:pPr>
        <w:pStyle w:val="10"/>
        <w:rPr>
          <w:rFonts w:asciiTheme="minorHAnsi" w:eastAsiaTheme="minorEastAsia" w:hAnsiTheme="minorHAnsi" w:cstheme="minorBidi"/>
          <w:szCs w:val="22"/>
          <w:lang w:val="en-US" w:eastAsia="zh-CN"/>
        </w:rPr>
      </w:pPr>
      <w:r>
        <w:lastRenderedPageBreak/>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_Toc128057495 \h </w:instrText>
      </w:r>
      <w:r>
        <w:fldChar w:fldCharType="separate"/>
      </w:r>
      <w:r w:rsidR="002A10AA">
        <w:t>18</w:t>
      </w:r>
      <w:r>
        <w:fldChar w:fldCharType="end"/>
      </w:r>
    </w:p>
    <w:p w14:paraId="3A677A56" w14:textId="77777777" w:rsidR="003B7FA4" w:rsidRDefault="003B7FA4">
      <w:pPr>
        <w:pStyle w:val="80"/>
        <w:rPr>
          <w:rFonts w:asciiTheme="minorHAnsi" w:eastAsiaTheme="minorEastAsia" w:hAnsiTheme="minorHAnsi" w:cstheme="minorBidi"/>
          <w:b w:val="0"/>
          <w:szCs w:val="22"/>
          <w:lang w:val="en-US" w:eastAsia="zh-CN"/>
        </w:rPr>
      </w:pPr>
      <w:r w:rsidRPr="005E67AE">
        <w:rPr>
          <w:lang w:eastAsia="zh-CN"/>
        </w:rPr>
        <w:t>TBA</w:t>
      </w:r>
      <w:r>
        <w:tab/>
      </w:r>
      <w:r>
        <w:fldChar w:fldCharType="begin"/>
      </w:r>
      <w:r>
        <w:instrText xml:space="preserve"> PAGEREF _Toc128057496 \h </w:instrText>
      </w:r>
      <w:r>
        <w:fldChar w:fldCharType="separate"/>
      </w:r>
      <w:r w:rsidR="002A10AA">
        <w:t>18</w:t>
      </w:r>
      <w:r>
        <w:fldChar w:fldCharType="end"/>
      </w:r>
    </w:p>
    <w:p w14:paraId="2ECCFED3" w14:textId="77777777" w:rsidR="003B7FA4" w:rsidRDefault="003B7FA4">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_Toc128057497 \h </w:instrText>
      </w:r>
      <w:r>
        <w:fldChar w:fldCharType="separate"/>
      </w:r>
      <w:r w:rsidR="002A10AA">
        <w:t>19</w:t>
      </w:r>
      <w:r>
        <w:fldChar w:fldCharType="end"/>
      </w:r>
    </w:p>
    <w:p w14:paraId="0958A65E" w14:textId="77777777" w:rsidR="003B7FA4" w:rsidRDefault="003B7FA4">
      <w:pPr>
        <w:pStyle w:val="80"/>
        <w:rPr>
          <w:rFonts w:asciiTheme="minorHAnsi" w:eastAsiaTheme="minorEastAsia" w:hAnsiTheme="minorHAnsi" w:cstheme="minorBidi"/>
          <w:b w:val="0"/>
          <w:szCs w:val="22"/>
          <w:lang w:val="en-US" w:eastAsia="zh-CN"/>
        </w:rPr>
      </w:pPr>
      <w:r>
        <w:t xml:space="preserve">Annex </w:t>
      </w:r>
      <w:r w:rsidRPr="005E67AE">
        <w:rPr>
          <w:highlight w:val="yellow"/>
        </w:rPr>
        <w:t>X</w:t>
      </w:r>
      <w:r>
        <w:t>: Change history</w:t>
      </w:r>
      <w:r>
        <w:tab/>
      </w:r>
      <w:r>
        <w:fldChar w:fldCharType="begin"/>
      </w:r>
      <w:r>
        <w:instrText xml:space="preserve"> PAGEREF _Toc128057498 \h </w:instrText>
      </w:r>
      <w:r>
        <w:fldChar w:fldCharType="separate"/>
      </w:r>
      <w:r w:rsidR="002A10AA">
        <w:t>19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16916217"/>
      <w:bookmarkStart w:id="17" w:name="_Toc116916334"/>
      <w:bookmarkStart w:id="18" w:name="_Toc128057447"/>
      <w:bookmarkEnd w:id="15"/>
      <w:r w:rsidR="00080512" w:rsidRPr="004D3578">
        <w:lastRenderedPageBreak/>
        <w:t>Foreword</w:t>
      </w:r>
      <w:bookmarkEnd w:id="16"/>
      <w:bookmarkEnd w:id="17"/>
      <w:bookmarkEnd w:id="18"/>
    </w:p>
    <w:p w14:paraId="2511FBFA" w14:textId="741D1029" w:rsidR="00080512" w:rsidRPr="004D3578" w:rsidRDefault="00080512">
      <w:r w:rsidRPr="004D3578">
        <w:t xml:space="preserve">This </w:t>
      </w:r>
      <w:r w:rsidRPr="00365201">
        <w:t xml:space="preserve">Technical </w:t>
      </w:r>
      <w:bookmarkStart w:id="19" w:name="spectype3"/>
      <w:r w:rsidR="00602AEA" w:rsidRPr="00365201">
        <w:t>Report</w:t>
      </w:r>
      <w:bookmarkEnd w:id="1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16916218"/>
      <w:bookmarkStart w:id="22" w:name="_Toc116916335"/>
      <w:bookmarkStart w:id="23" w:name="_Toc128057448"/>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4" w:name="scope"/>
      <w:bookmarkStart w:id="25" w:name="_Toc116916219"/>
      <w:bookmarkStart w:id="26" w:name="_Toc116916336"/>
      <w:bookmarkStart w:id="27" w:name="_Toc128057449"/>
      <w:bookmarkEnd w:id="24"/>
      <w:r w:rsidRPr="004D3578">
        <w:lastRenderedPageBreak/>
        <w:t>1</w:t>
      </w:r>
      <w:r w:rsidRPr="004D3578">
        <w:tab/>
        <w:t>Scope</w:t>
      </w:r>
      <w:bookmarkEnd w:id="25"/>
      <w:bookmarkEnd w:id="26"/>
      <w:bookmarkEnd w:id="27"/>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8" w:name="references"/>
      <w:bookmarkStart w:id="29" w:name="_Toc116916220"/>
      <w:bookmarkStart w:id="30" w:name="_Toc116916337"/>
      <w:bookmarkStart w:id="31" w:name="_Toc128057450"/>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5B5E4B13" w:rsidR="002820FA" w:rsidRPr="002E314B" w:rsidRDefault="002820FA" w:rsidP="002820FA">
      <w:pPr>
        <w:keepLines/>
        <w:ind w:firstLine="284"/>
      </w:pPr>
      <w:r>
        <w:t>[8]</w:t>
      </w:r>
      <w:r>
        <w:tab/>
      </w:r>
      <w:r>
        <w:tab/>
      </w:r>
      <w:r>
        <w:tab/>
      </w:r>
      <w:r>
        <w:tab/>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2961F8A5" w14:textId="77777777" w:rsidR="002820FA" w:rsidRDefault="002820FA" w:rsidP="00093DC9">
      <w:pPr>
        <w:pStyle w:val="EX"/>
      </w:pPr>
    </w:p>
    <w:p w14:paraId="4D23718E" w14:textId="77777777" w:rsidR="00093DC9" w:rsidRPr="004D3578" w:rsidRDefault="00093DC9" w:rsidP="000B23DD">
      <w:pPr>
        <w:pStyle w:val="EX"/>
      </w:pPr>
    </w:p>
    <w:p w14:paraId="24ACB616" w14:textId="77777777" w:rsidR="00080512" w:rsidRPr="004D3578" w:rsidRDefault="00080512">
      <w:pPr>
        <w:pStyle w:val="1"/>
      </w:pPr>
      <w:bookmarkStart w:id="32" w:name="definitions"/>
      <w:bookmarkStart w:id="33" w:name="_Toc116916221"/>
      <w:bookmarkStart w:id="34" w:name="_Toc116916338"/>
      <w:bookmarkStart w:id="35" w:name="_Toc128057451"/>
      <w:bookmarkEnd w:id="32"/>
      <w:r w:rsidRPr="004D3578">
        <w:t>3</w:t>
      </w:r>
      <w:r w:rsidRPr="004D3578">
        <w:tab/>
        <w:t>Definitions</w:t>
      </w:r>
      <w:r w:rsidR="00602AEA">
        <w:t xml:space="preserve"> of terms, symbols and abbreviations</w:t>
      </w:r>
      <w:bookmarkEnd w:id="33"/>
      <w:bookmarkEnd w:id="34"/>
      <w:bookmarkEnd w:id="3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36" w:name="_Toc116916222"/>
      <w:bookmarkStart w:id="37" w:name="_Toc116916339"/>
      <w:bookmarkStart w:id="38" w:name="_Toc128057452"/>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9" w:name="_Toc116916223"/>
      <w:bookmarkStart w:id="40" w:name="_Toc116916340"/>
      <w:bookmarkStart w:id="41" w:name="_Toc12805745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2" w:name="_Toc116916224"/>
      <w:bookmarkStart w:id="43" w:name="_Toc116916341"/>
      <w:bookmarkStart w:id="44" w:name="_Toc128057454"/>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45" w:name="clause4"/>
      <w:bookmarkStart w:id="46" w:name="_Toc116916225"/>
      <w:bookmarkStart w:id="47" w:name="_Toc116916342"/>
      <w:bookmarkStart w:id="48" w:name="_Toc128057455"/>
      <w:bookmarkEnd w:id="45"/>
      <w:r w:rsidRPr="004D3578">
        <w:t>4</w:t>
      </w:r>
      <w:r w:rsidRPr="004D3578">
        <w:tab/>
      </w:r>
      <w:r w:rsidR="004578D5">
        <w:t>Assumptions</w:t>
      </w:r>
      <w:bookmarkEnd w:id="46"/>
      <w:bookmarkEnd w:id="47"/>
      <w:bookmarkEnd w:id="48"/>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49" w:name="tsgNames"/>
      <w:bookmarkStart w:id="50" w:name="_Toc116916226"/>
      <w:bookmarkStart w:id="51" w:name="_Toc116916343"/>
      <w:bookmarkStart w:id="52" w:name="_Toc128057456"/>
      <w:bookmarkEnd w:id="49"/>
      <w:r>
        <w:t>5</w:t>
      </w:r>
      <w:r w:rsidRPr="004D3578">
        <w:tab/>
      </w:r>
      <w:r>
        <w:t>Key issues</w:t>
      </w:r>
      <w:bookmarkEnd w:id="50"/>
      <w:bookmarkEnd w:id="51"/>
      <w:bookmarkEnd w:id="52"/>
    </w:p>
    <w:p w14:paraId="25C6A143" w14:textId="77777777" w:rsidR="00A62DED" w:rsidRDefault="00A62DED" w:rsidP="00A62DED">
      <w:pPr>
        <w:pStyle w:val="2"/>
      </w:pPr>
      <w:bookmarkStart w:id="53" w:name="_Toc112938331"/>
      <w:bookmarkStart w:id="54" w:name="_Toc116916344"/>
      <w:bookmarkStart w:id="55" w:name="_Toc128057457"/>
      <w:bookmarkStart w:id="56" w:name="_Toc108098886"/>
      <w:bookmarkStart w:id="57" w:name="_Toc116916227"/>
      <w:bookmarkStart w:id="58" w:name="_Toc108098887"/>
      <w:r>
        <w:t>5.1</w:t>
      </w:r>
      <w:r>
        <w:tab/>
        <w:t xml:space="preserve">Key issue#1: </w:t>
      </w:r>
      <w:r w:rsidRPr="00D93B6C">
        <w:t>security handling in MOCN network sharing scenario</w:t>
      </w:r>
      <w:bookmarkEnd w:id="53"/>
      <w:bookmarkEnd w:id="54"/>
      <w:bookmarkEnd w:id="55"/>
    </w:p>
    <w:p w14:paraId="03BAE7D2" w14:textId="77777777" w:rsidR="007160AD" w:rsidRDefault="007160AD" w:rsidP="007160AD">
      <w:pPr>
        <w:pStyle w:val="3"/>
      </w:pPr>
      <w:bookmarkStart w:id="59" w:name="_Toc116916345"/>
      <w:bookmarkStart w:id="60" w:name="_Toc128057458"/>
      <w:r>
        <w:t>5.1.1</w:t>
      </w:r>
      <w:r>
        <w:tab/>
        <w:t>Key issue details</w:t>
      </w:r>
      <w:bookmarkEnd w:id="56"/>
      <w:bookmarkEnd w:id="57"/>
      <w:bookmarkEnd w:id="59"/>
      <w:bookmarkEnd w:id="60"/>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3"/>
      </w:pPr>
      <w:bookmarkStart w:id="61" w:name="_Toc116916228"/>
      <w:bookmarkStart w:id="62" w:name="_Toc116916346"/>
      <w:bookmarkStart w:id="63" w:name="_Toc128057459"/>
      <w:r>
        <w:t>5.1.2</w:t>
      </w:r>
      <w:r>
        <w:tab/>
        <w:t>Security threats</w:t>
      </w:r>
      <w:bookmarkEnd w:id="58"/>
      <w:bookmarkEnd w:id="61"/>
      <w:bookmarkEnd w:id="62"/>
      <w:bookmarkEnd w:id="63"/>
      <w:r>
        <w:t xml:space="preserve"> </w:t>
      </w:r>
    </w:p>
    <w:p w14:paraId="066E1EEF" w14:textId="77777777" w:rsidR="007160AD" w:rsidRPr="00C922BB" w:rsidRDefault="007160AD" w:rsidP="007160AD">
      <w:pPr>
        <w:overflowPunct w:val="0"/>
        <w:autoSpaceDE w:val="0"/>
        <w:autoSpaceDN w:val="0"/>
        <w:adjustRightInd w:val="0"/>
        <w:textAlignment w:val="baseline"/>
        <w:rPr>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 xml:space="preserve">The UEs </w:t>
      </w:r>
      <w:r>
        <w:lastRenderedPageBreak/>
        <w:t>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rsidP="007160AD">
      <w:pPr>
        <w:jc w:val="both"/>
      </w:pPr>
      <w:r>
        <w:t xml:space="preserve">   </w:t>
      </w:r>
    </w:p>
    <w:p w14:paraId="69C95F32" w14:textId="77777777" w:rsidR="007160AD" w:rsidRDefault="007160AD" w:rsidP="007160AD">
      <w:pPr>
        <w:pStyle w:val="3"/>
        <w:ind w:left="0" w:firstLine="0"/>
      </w:pPr>
      <w:bookmarkStart w:id="64" w:name="_Toc108098888"/>
      <w:bookmarkStart w:id="65" w:name="_Toc116916229"/>
      <w:bookmarkStart w:id="66" w:name="_Toc116916347"/>
      <w:bookmarkStart w:id="67" w:name="_Toc128057460"/>
      <w:r>
        <w:t>5.1.3</w:t>
      </w:r>
      <w:r>
        <w:tab/>
        <w:t>Potential security requirements</w:t>
      </w:r>
      <w:bookmarkEnd w:id="64"/>
      <w:bookmarkEnd w:id="65"/>
      <w:bookmarkEnd w:id="66"/>
      <w:bookmarkEnd w:id="67"/>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0B23DD">
      <w:r>
        <w:t xml:space="preserve">NOTE: </w:t>
      </w:r>
      <w:r w:rsidRPr="007160AD">
        <w:rPr>
          <w:rStyle w:val="Style12pt"/>
          <w:sz w:val="20"/>
        </w:rPr>
        <w:t>If the content is protected by application, the security protection in service layer is not required.</w:t>
      </w:r>
    </w:p>
    <w:p w14:paraId="7C248798" w14:textId="02920697" w:rsidR="000B23DD" w:rsidRDefault="000B23DD" w:rsidP="000B23DD">
      <w:pPr>
        <w:pStyle w:val="2"/>
      </w:pPr>
      <w:bookmarkStart w:id="68" w:name="_Toc116916230"/>
      <w:bookmarkStart w:id="69" w:name="_Toc116916348"/>
      <w:bookmarkStart w:id="70" w:name="_Toc128057461"/>
      <w:r>
        <w:t>5.2</w:t>
      </w:r>
      <w:r>
        <w:tab/>
        <w:t>Key issue</w:t>
      </w:r>
      <w:r w:rsidR="00CE5E06">
        <w:t>#2</w:t>
      </w:r>
      <w:r>
        <w:t>: TMGI Protection</w:t>
      </w:r>
      <w:bookmarkEnd w:id="68"/>
      <w:bookmarkEnd w:id="69"/>
      <w:bookmarkEnd w:id="70"/>
    </w:p>
    <w:p w14:paraId="2072D99E" w14:textId="20022335" w:rsidR="000B23DD" w:rsidRDefault="000B23DD" w:rsidP="000B23DD">
      <w:pPr>
        <w:pStyle w:val="3"/>
      </w:pPr>
      <w:bookmarkStart w:id="71" w:name="_Toc116916231"/>
      <w:bookmarkStart w:id="72" w:name="_Toc116916349"/>
      <w:bookmarkStart w:id="73" w:name="_Toc128057462"/>
      <w:r>
        <w:t>5.2.1</w:t>
      </w:r>
      <w:r>
        <w:tab/>
        <w:t>Key issue details</w:t>
      </w:r>
      <w:bookmarkEnd w:id="71"/>
      <w:bookmarkEnd w:id="72"/>
      <w:bookmarkEnd w:id="73"/>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3"/>
      </w:pPr>
      <w:bookmarkStart w:id="74" w:name="_Toc116916232"/>
      <w:bookmarkStart w:id="75" w:name="_Toc116916350"/>
      <w:bookmarkStart w:id="76" w:name="_Toc128057463"/>
      <w:r>
        <w:t>5.2.2</w:t>
      </w:r>
      <w:r>
        <w:tab/>
        <w:t>Security threats</w:t>
      </w:r>
      <w:bookmarkEnd w:id="74"/>
      <w:bookmarkEnd w:id="75"/>
      <w:bookmarkEnd w:id="76"/>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77" w:name="_Toc116916233"/>
      <w:bookmarkStart w:id="78" w:name="_Toc116916351"/>
      <w:bookmarkStart w:id="79" w:name="_Toc128057464"/>
      <w:r>
        <w:t>5.2.3</w:t>
      </w:r>
      <w:r>
        <w:tab/>
        <w:t>Potential security requirements</w:t>
      </w:r>
      <w:bookmarkEnd w:id="77"/>
      <w:bookmarkEnd w:id="78"/>
      <w:bookmarkEnd w:id="79"/>
    </w:p>
    <w:p w14:paraId="22C1B409" w14:textId="0F026B10" w:rsidR="000B23DD" w:rsidRDefault="007160AD" w:rsidP="000B23DD">
      <w:r>
        <w:t>The 5G system may provide means to mitigate the privacy attack which infers the members of the MBS group by group paging with TMGI.</w:t>
      </w:r>
    </w:p>
    <w:p w14:paraId="4D7AF201" w14:textId="49DAF690" w:rsidR="003148C6" w:rsidRPr="00990921" w:rsidRDefault="003148C6" w:rsidP="003148C6">
      <w:pPr>
        <w:pStyle w:val="2"/>
        <w:rPr>
          <w:rFonts w:cs="Arial"/>
          <w:sz w:val="28"/>
          <w:szCs w:val="28"/>
        </w:rPr>
      </w:pPr>
      <w:bookmarkStart w:id="80" w:name="_Toc116916234"/>
      <w:bookmarkStart w:id="81" w:name="_Toc116916352"/>
      <w:bookmarkStart w:id="82" w:name="_Toc128057465"/>
      <w:r w:rsidRPr="0092145B">
        <w:t>5.</w:t>
      </w:r>
      <w:r w:rsidRPr="00BB04B4">
        <w:rPr>
          <w:highlight w:val="yellow"/>
        </w:rPr>
        <w:t>X</w:t>
      </w:r>
      <w:r>
        <w:tab/>
        <w:t>Key issue #</w:t>
      </w:r>
      <w:r w:rsidRPr="00BB04B4">
        <w:rPr>
          <w:highlight w:val="yellow"/>
        </w:rPr>
        <w:t>X</w:t>
      </w:r>
      <w:r>
        <w:t xml:space="preserve">: </w:t>
      </w:r>
      <w:r w:rsidR="00CA561D">
        <w:t>&lt;Title&gt;</w:t>
      </w:r>
      <w:bookmarkEnd w:id="80"/>
      <w:bookmarkEnd w:id="81"/>
      <w:bookmarkEnd w:id="82"/>
    </w:p>
    <w:p w14:paraId="00A2E543" w14:textId="77777777" w:rsidR="003148C6" w:rsidRDefault="003148C6" w:rsidP="003148C6">
      <w:pPr>
        <w:pStyle w:val="3"/>
      </w:pPr>
      <w:bookmarkStart w:id="83" w:name="_Toc116916235"/>
      <w:bookmarkStart w:id="84" w:name="_Toc116916353"/>
      <w:bookmarkStart w:id="85" w:name="_Toc128057466"/>
      <w:r w:rsidRPr="0092145B">
        <w:t>5.</w:t>
      </w:r>
      <w:r w:rsidRPr="00BB04B4">
        <w:rPr>
          <w:highlight w:val="yellow"/>
        </w:rPr>
        <w:t>X</w:t>
      </w:r>
      <w:r>
        <w:t>.1</w:t>
      </w:r>
      <w:r>
        <w:tab/>
        <w:t>Key issue details</w:t>
      </w:r>
      <w:bookmarkEnd w:id="83"/>
      <w:bookmarkEnd w:id="84"/>
      <w:bookmarkEnd w:id="85"/>
      <w:r>
        <w:t xml:space="preserve"> </w:t>
      </w:r>
    </w:p>
    <w:p w14:paraId="0441E71A" w14:textId="77777777" w:rsidR="003148C6" w:rsidRPr="0092145B" w:rsidRDefault="003148C6" w:rsidP="003148C6"/>
    <w:p w14:paraId="6F4B86EB" w14:textId="77777777" w:rsidR="003148C6" w:rsidRDefault="003148C6" w:rsidP="003148C6">
      <w:pPr>
        <w:pStyle w:val="3"/>
      </w:pPr>
      <w:bookmarkStart w:id="86" w:name="_Toc116916236"/>
      <w:bookmarkStart w:id="87" w:name="_Toc116916354"/>
      <w:bookmarkStart w:id="88" w:name="_Toc128057467"/>
      <w:r w:rsidRPr="0092145B">
        <w:t>5.</w:t>
      </w:r>
      <w:r w:rsidRPr="00BB04B4">
        <w:rPr>
          <w:highlight w:val="yellow"/>
        </w:rPr>
        <w:t>X</w:t>
      </w:r>
      <w:r>
        <w:t>.2</w:t>
      </w:r>
      <w:r>
        <w:tab/>
        <w:t>Threats</w:t>
      </w:r>
      <w:bookmarkEnd w:id="86"/>
      <w:bookmarkEnd w:id="87"/>
      <w:bookmarkEnd w:id="88"/>
    </w:p>
    <w:p w14:paraId="3F83CCBB" w14:textId="77777777" w:rsidR="003148C6" w:rsidRPr="0092145B" w:rsidRDefault="003148C6" w:rsidP="003148C6"/>
    <w:p w14:paraId="3E51F6FA" w14:textId="77777777" w:rsidR="003148C6" w:rsidRDefault="003148C6" w:rsidP="003148C6">
      <w:pPr>
        <w:pStyle w:val="3"/>
      </w:pPr>
      <w:bookmarkStart w:id="89" w:name="_Toc116916237"/>
      <w:bookmarkStart w:id="90" w:name="_Toc116916355"/>
      <w:bookmarkStart w:id="91" w:name="_Toc128057468"/>
      <w:r w:rsidRPr="0092145B">
        <w:t>5.</w:t>
      </w:r>
      <w:r w:rsidRPr="0092145B">
        <w:rPr>
          <w:highlight w:val="yellow"/>
        </w:rPr>
        <w:t>X</w:t>
      </w:r>
      <w:r>
        <w:t>.3</w:t>
      </w:r>
      <w:r>
        <w:tab/>
        <w:t>Potential security requirements</w:t>
      </w:r>
      <w:bookmarkEnd w:id="89"/>
      <w:bookmarkEnd w:id="90"/>
      <w:bookmarkEnd w:id="91"/>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92" w:name="_Toc80633893"/>
      <w:bookmarkStart w:id="93" w:name="_Toc116916238"/>
      <w:bookmarkStart w:id="94" w:name="_Toc116916356"/>
      <w:bookmarkStart w:id="95" w:name="_Toc128057469"/>
      <w:r w:rsidRPr="0072792E">
        <w:lastRenderedPageBreak/>
        <w:t>6</w:t>
      </w:r>
      <w:r w:rsidRPr="0072792E">
        <w:tab/>
        <w:t>Proposed solutions</w:t>
      </w:r>
      <w:bookmarkEnd w:id="92"/>
      <w:bookmarkEnd w:id="93"/>
      <w:bookmarkEnd w:id="94"/>
      <w:bookmarkEnd w:id="95"/>
    </w:p>
    <w:p w14:paraId="3CA0BE42" w14:textId="24FD9A3B" w:rsidR="004D3A54" w:rsidRPr="0072792E" w:rsidRDefault="004D3A54" w:rsidP="004D3A54">
      <w:pPr>
        <w:pStyle w:val="2"/>
      </w:pPr>
      <w:bookmarkStart w:id="96" w:name="_Toc80633894"/>
      <w:bookmarkStart w:id="97" w:name="_Toc116916239"/>
      <w:bookmarkStart w:id="98" w:name="_Toc116916357"/>
      <w:bookmarkStart w:id="99" w:name="_Toc128057470"/>
      <w:r w:rsidRPr="0072792E">
        <w:t>6.</w:t>
      </w:r>
      <w:r w:rsidR="00A20302">
        <w:t>1</w:t>
      </w:r>
      <w:r w:rsidRPr="0072792E">
        <w:tab/>
        <w:t>Mapping of solutions to key issues</w:t>
      </w:r>
      <w:bookmarkEnd w:id="96"/>
      <w:bookmarkEnd w:id="97"/>
      <w:bookmarkEnd w:id="98"/>
      <w:bookmarkEnd w:id="99"/>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F57F7F">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F57F7F">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F57F7F">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72792E" w:rsidRDefault="00F37967" w:rsidP="00F37967">
            <w:pPr>
              <w:pStyle w:val="TAL"/>
              <w:rPr>
                <w:b/>
                <w:bCs/>
              </w:rPr>
            </w:pPr>
            <w:r>
              <w:rPr>
                <w:b/>
                <w:bCs/>
              </w:rPr>
              <w:t>#3: S</w:t>
            </w:r>
            <w:r w:rsidRPr="00F37967">
              <w:rPr>
                <w:b/>
                <w:bCs/>
              </w:rPr>
              <w:t>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72792E" w:rsidRDefault="003B7FA4"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72792E" w:rsidRDefault="00F37967" w:rsidP="007160AD">
            <w:pPr>
              <w:pStyle w:val="TAC"/>
            </w:pP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2"/>
        <w:rPr>
          <w:rFonts w:cs="Arial"/>
          <w:sz w:val="28"/>
          <w:szCs w:val="28"/>
        </w:rPr>
      </w:pPr>
      <w:bookmarkStart w:id="100" w:name="_Toc117191118"/>
      <w:bookmarkStart w:id="101" w:name="_Toc128057471"/>
      <w:r w:rsidRPr="0061459B">
        <w:t>6.</w:t>
      </w:r>
      <w:r>
        <w:t>2</w:t>
      </w:r>
      <w:r w:rsidRPr="0061459B">
        <w:tab/>
        <w:t>Solution #</w:t>
      </w:r>
      <w:r>
        <w:t>1</w:t>
      </w:r>
      <w:r w:rsidRPr="0061459B">
        <w:t xml:space="preserve">: </w:t>
      </w:r>
      <w:r w:rsidRPr="0045247F">
        <w:t>MBS Traffic Key</w:t>
      </w:r>
      <w:r>
        <w:t xml:space="preserve"> distribution for MOCN deployment scenarios</w:t>
      </w:r>
      <w:bookmarkEnd w:id="100"/>
      <w:bookmarkEnd w:id="101"/>
    </w:p>
    <w:p w14:paraId="09D846FF" w14:textId="77777777" w:rsidR="002820FA" w:rsidRPr="0061459B" w:rsidRDefault="002820FA" w:rsidP="002820FA">
      <w:pPr>
        <w:pStyle w:val="3"/>
      </w:pPr>
      <w:bookmarkStart w:id="102" w:name="_Toc117191119"/>
      <w:bookmarkStart w:id="103" w:name="_Toc128057472"/>
      <w:r w:rsidRPr="0061459B">
        <w:t>6.</w:t>
      </w:r>
      <w:r>
        <w:t>2</w:t>
      </w:r>
      <w:r w:rsidRPr="0061459B">
        <w:t>.1</w:t>
      </w:r>
      <w:r w:rsidRPr="0061459B">
        <w:tab/>
        <w:t>Introduction</w:t>
      </w:r>
      <w:bookmarkEnd w:id="102"/>
      <w:bookmarkEnd w:id="103"/>
      <w:r w:rsidRPr="0061459B">
        <w:t xml:space="preserve"> </w:t>
      </w:r>
    </w:p>
    <w:p w14:paraId="49284DC6" w14:textId="77777777" w:rsidR="002820FA" w:rsidRDefault="002820FA" w:rsidP="002820FA">
      <w:pPr>
        <w:rPr>
          <w:rFonts w:eastAsia="Times New Roman"/>
        </w:rPr>
      </w:pPr>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7D91602E" w14:textId="131ADACF" w:rsidR="002820FA" w:rsidRDefault="002820FA" w:rsidP="003B7FA4">
      <w:pPr>
        <w:pStyle w:val="3"/>
      </w:pPr>
      <w:bookmarkStart w:id="104" w:name="_Toc117191120"/>
      <w:bookmarkStart w:id="105" w:name="_Toc128057473"/>
      <w:r w:rsidRPr="0061459B">
        <w:t>6.</w:t>
      </w:r>
      <w:r>
        <w:t>2</w:t>
      </w:r>
      <w:r w:rsidRPr="0061459B">
        <w:t>.2</w:t>
      </w:r>
      <w:r w:rsidRPr="0061459B">
        <w:tab/>
        <w:t>Solution details</w:t>
      </w:r>
      <w:bookmarkEnd w:id="104"/>
      <w:bookmarkEnd w:id="105"/>
      <w:r>
        <w:t xml:space="preserve"> </w:t>
      </w:r>
    </w:p>
    <w:p w14:paraId="72068294" w14:textId="48557FF6" w:rsidR="002820FA" w:rsidRPr="003B7FA4"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ECC5169" w14:textId="77777777" w:rsidR="002820FA" w:rsidRDefault="002820FA" w:rsidP="002820FA">
      <w:pPr>
        <w:rPr>
          <w:rFonts w:eastAsia="等线"/>
        </w:rPr>
      </w:pPr>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4"/>
      </w:pPr>
      <w:bookmarkStart w:id="106" w:name="_Toc128057474"/>
      <w:r>
        <w:t>6.2.2.2</w:t>
      </w:r>
      <w:r>
        <w:tab/>
        <w:t>Control plane procedures</w:t>
      </w:r>
      <w:bookmarkEnd w:id="106"/>
    </w:p>
    <w:p w14:paraId="4EA26A23" w14:textId="77777777" w:rsidR="002820FA" w:rsidRPr="001719D3" w:rsidRDefault="002820FA" w:rsidP="002820FA"/>
    <w:p w14:paraId="47CEA844" w14:textId="59B270C7" w:rsidR="002820FA" w:rsidRPr="003A150C" w:rsidRDefault="002820FA" w:rsidP="002820FA">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0.85pt" o:ole="">
            <v:imagedata r:id="rId16" o:title=""/>
          </v:shape>
          <o:OLEObject Type="Embed" ProgID="Visio.Drawing.15" ShapeID="_x0000_i1025" DrawAspect="Content" ObjectID="_1739253342" r:id="rId17"/>
        </w:object>
      </w:r>
    </w:p>
    <w:p w14:paraId="5E1A1397" w14:textId="77777777" w:rsidR="002820FA" w:rsidRDefault="002820FA" w:rsidP="002820FA">
      <w:pPr>
        <w:jc w:val="center"/>
        <w:rPr>
          <w:rFonts w:eastAsia="等线"/>
        </w:rPr>
      </w:pPr>
      <w:r w:rsidRPr="003773C2">
        <w:rPr>
          <w:rFonts w:eastAsia="等线"/>
        </w:rPr>
        <w:t xml:space="preserve">Fig </w:t>
      </w:r>
      <w:r>
        <w:rPr>
          <w:rFonts w:eastAsia="等线"/>
        </w:rPr>
        <w:t>6.2.2-</w:t>
      </w:r>
      <w:r w:rsidRPr="003773C2">
        <w:rPr>
          <w:rFonts w:eastAsia="等线"/>
        </w:rPr>
        <w:t xml:space="preserve">1: </w:t>
      </w:r>
      <w:r>
        <w:rPr>
          <w:rFonts w:eastAsia="等线"/>
        </w:rPr>
        <w:t>MTK generation and distribution for MOCN deployment scenario</w:t>
      </w:r>
    </w:p>
    <w:p w14:paraId="296E6E5C" w14:textId="77777777" w:rsidR="002820FA" w:rsidRDefault="002820FA" w:rsidP="002820FA">
      <w:pPr>
        <w:rPr>
          <w:color w:val="0000FF"/>
          <w:sz w:val="44"/>
          <w:vertAlign w:val="subscript"/>
        </w:rPr>
      </w:pPr>
      <w:r>
        <w:rPr>
          <w:rFonts w:eastAsia="等线"/>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A8208F" w:rsidRDefault="003B7FA4" w:rsidP="003B7FA4">
      <w:r w:rsidRPr="00A8208F">
        <w:rPr>
          <w:rFonts w:eastAsia="等线"/>
        </w:rPr>
        <w:t>0) The AF generates the MTK, MTK ID, MSK, MSK ID and selects the security algorithm for the MBS session ID. It is up to the AF implementation to select a MCC and MNC among the PLMNs for the Key Domain ID. As mentioned in clause 6.3.2.1 of TS 33.246 [</w:t>
      </w:r>
      <w:r w:rsidRPr="00A8208F">
        <w:t>8</w:t>
      </w:r>
      <w:r w:rsidRPr="00A8208F">
        <w:rPr>
          <w:rFonts w:eastAsia="等线"/>
        </w:rPr>
        <w:t xml:space="preserve">], the </w:t>
      </w:r>
      <w:r w:rsidRPr="00A8208F">
        <w:t>UE should not try to use the MCC and MNC in another context, e.g. the UE should not compare the received MCC || MNC to parameters in radio level.</w:t>
      </w:r>
    </w:p>
    <w:p w14:paraId="6CBF2658" w14:textId="77777777" w:rsidR="002820FA" w:rsidRDefault="002820FA" w:rsidP="002820FA">
      <w:pPr>
        <w:rPr>
          <w:rFonts w:eastAsia="等线"/>
        </w:rPr>
      </w:pPr>
      <w:r>
        <w:rPr>
          <w:rFonts w:eastAsia="等线"/>
        </w:rPr>
        <w:t>1) The AF provides the security data (MTK, MTK ID,</w:t>
      </w:r>
      <w:r w:rsidRPr="00C52F38">
        <w:rPr>
          <w:rFonts w:eastAsia="等线"/>
        </w:rPr>
        <w:t xml:space="preserve"> </w:t>
      </w:r>
      <w:r>
        <w:rPr>
          <w:rFonts w:eastAsia="等线"/>
        </w:rPr>
        <w:t xml:space="preserve">MSK, MSK ID and selected algorithm(s)) to the NEF/MBSF. </w:t>
      </w:r>
    </w:p>
    <w:p w14:paraId="7C2EDC60" w14:textId="77777777" w:rsidR="002820FA" w:rsidRDefault="002820FA" w:rsidP="002820FA">
      <w:pPr>
        <w:rPr>
          <w:rFonts w:eastAsia="等线"/>
        </w:rPr>
      </w:pPr>
      <w:r>
        <w:rPr>
          <w:rFonts w:eastAsia="等线"/>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3B7FA4" w:rsidRDefault="002820FA" w:rsidP="003B7FA4">
      <w:pPr>
        <w:rPr>
          <w:rFonts w:eastAsia="等线"/>
        </w:rPr>
      </w:pPr>
      <w:r>
        <w:rPr>
          <w:lang w:eastAsia="zh-CN"/>
        </w:rPr>
        <w:t xml:space="preserve">6) The </w:t>
      </w:r>
      <w:r>
        <w:rPr>
          <w:rFonts w:eastAsia="等线"/>
        </w:rPr>
        <w:t xml:space="preserve">NEF/MBSF provides response for the received </w:t>
      </w:r>
      <w:r>
        <w:t xml:space="preserve">Nnef_MBSSession_Create </w:t>
      </w:r>
      <w:r>
        <w:rPr>
          <w:rFonts w:eastAsia="等线"/>
        </w:rPr>
        <w:t>request.</w:t>
      </w:r>
    </w:p>
    <w:p w14:paraId="27608318" w14:textId="77777777" w:rsidR="002820FA" w:rsidRPr="0061459B" w:rsidRDefault="002820FA" w:rsidP="002820FA">
      <w:pPr>
        <w:pStyle w:val="4"/>
      </w:pPr>
      <w:bookmarkStart w:id="107" w:name="_Toc128057475"/>
      <w:r>
        <w:t>6.2.2.3</w:t>
      </w:r>
      <w:r>
        <w:tab/>
        <w:t>User plane procedures</w:t>
      </w:r>
      <w:bookmarkEnd w:id="107"/>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77777777" w:rsidR="002820FA" w:rsidRDefault="002820FA" w:rsidP="002820FA">
      <w:pPr>
        <w:pStyle w:val="4"/>
        <w:rPr>
          <w:rFonts w:eastAsia="Times New Roman"/>
          <w:lang w:eastAsia="x-none"/>
        </w:rPr>
      </w:pPr>
      <w:bookmarkStart w:id="108" w:name="_Toc128057476"/>
      <w:r w:rsidRPr="002F343B">
        <w:rPr>
          <w:rFonts w:eastAsia="Times New Roman"/>
          <w:lang w:eastAsia="x-none"/>
        </w:rPr>
        <w:t>6.2</w:t>
      </w:r>
      <w:r>
        <w:rPr>
          <w:rFonts w:eastAsia="Times New Roman"/>
          <w:lang w:eastAsia="x-none"/>
        </w:rPr>
        <w:t>.2.4</w:t>
      </w:r>
      <w:r>
        <w:rPr>
          <w:rFonts w:eastAsia="Times New Roman"/>
          <w:lang w:eastAsia="x-none"/>
        </w:rPr>
        <w:tab/>
      </w:r>
      <w:r>
        <w:rPr>
          <w:rFonts w:eastAsia="Times New Roman"/>
          <w:lang w:eastAsia="x-none"/>
        </w:rPr>
        <w:tab/>
        <w:t>Key update procedure</w:t>
      </w:r>
      <w:bookmarkEnd w:id="108"/>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in the Nnef_MBSSession_Update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lastRenderedPageBreak/>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in the Nnef_MBSSession_Update request.</w:t>
      </w:r>
    </w:p>
    <w:p w14:paraId="44417949" w14:textId="50AA3FAE" w:rsidR="002820FA" w:rsidRPr="003B7FA4" w:rsidRDefault="002820FA" w:rsidP="003B7FA4">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6C4DD2A" w14:textId="77777777" w:rsidR="003B7FA4" w:rsidRPr="00A8208F" w:rsidRDefault="003B7FA4" w:rsidP="003B7FA4">
      <w:pPr>
        <w:keepNext/>
        <w:keepLines/>
        <w:spacing w:before="120"/>
        <w:ind w:left="1134" w:hanging="1134"/>
        <w:outlineLvl w:val="2"/>
        <w:rPr>
          <w:rFonts w:ascii="Arial" w:hAnsi="Arial"/>
          <w:sz w:val="28"/>
        </w:rPr>
      </w:pPr>
      <w:bookmarkStart w:id="109" w:name="_Toc117191121"/>
      <w:r w:rsidRPr="00A8208F">
        <w:rPr>
          <w:rFonts w:ascii="Arial" w:hAnsi="Arial"/>
          <w:sz w:val="28"/>
        </w:rPr>
        <w:t>6.2.3</w:t>
      </w:r>
      <w:r w:rsidRPr="00A8208F">
        <w:rPr>
          <w:rFonts w:ascii="Arial" w:hAnsi="Arial"/>
          <w:sz w:val="28"/>
        </w:rPr>
        <w:tab/>
      </w:r>
      <w:r w:rsidRPr="00A8208F">
        <w:rPr>
          <w:rFonts w:ascii="Arial" w:hAnsi="Arial"/>
          <w:sz w:val="28"/>
        </w:rPr>
        <w:tab/>
        <w:t>System impact</w:t>
      </w:r>
      <w:bookmarkEnd w:id="109"/>
    </w:p>
    <w:p w14:paraId="0965742B" w14:textId="77777777" w:rsidR="003B7FA4" w:rsidRDefault="003B7FA4" w:rsidP="003B7FA4">
      <w:pPr>
        <w:rPr>
          <w:rFonts w:eastAsia="Times New Roman"/>
          <w:lang w:eastAsia="zh-CN"/>
        </w:rPr>
      </w:pPr>
      <w:r w:rsidRPr="00A8208F">
        <w:rPr>
          <w:rFonts w:eastAsia="Times New Roman"/>
          <w:lang w:eastAsia="zh-CN"/>
        </w:rPr>
        <w:t>The key distribution procedure aligns with the session management procedure as defined in TS 23.247 [6]. The only change is that the MSK and MTK are generated by the AF and not by the MBS security function.</w:t>
      </w:r>
      <w:r>
        <w:rPr>
          <w:rFonts w:eastAsia="Times New Roman"/>
          <w:lang w:eastAsia="zh-CN"/>
        </w:rPr>
        <w:t xml:space="preserve"> </w:t>
      </w:r>
      <w:r w:rsidRPr="00D125FB">
        <w:t>New procedures for MTK distribution and update between AF and MBSTF are required.</w:t>
      </w:r>
    </w:p>
    <w:p w14:paraId="1EAEF4A6" w14:textId="77777777" w:rsidR="003B7FA4" w:rsidRPr="00A8208F" w:rsidRDefault="003B7FA4" w:rsidP="003B7FA4">
      <w:pPr>
        <w:keepNext/>
        <w:keepLines/>
        <w:spacing w:before="120"/>
        <w:ind w:left="1134" w:hanging="1134"/>
        <w:outlineLvl w:val="2"/>
        <w:rPr>
          <w:rFonts w:ascii="Arial" w:hAnsi="Arial"/>
          <w:sz w:val="28"/>
        </w:rPr>
      </w:pPr>
      <w:bookmarkStart w:id="110" w:name="_Toc117191122"/>
      <w:r w:rsidRPr="00A8208F">
        <w:rPr>
          <w:rFonts w:ascii="Arial" w:hAnsi="Arial"/>
          <w:sz w:val="28"/>
        </w:rPr>
        <w:t>6.2.4</w:t>
      </w:r>
      <w:r w:rsidRPr="00A8208F">
        <w:rPr>
          <w:rFonts w:ascii="Arial" w:hAnsi="Arial"/>
          <w:sz w:val="28"/>
        </w:rPr>
        <w:tab/>
        <w:t>Evaluation</w:t>
      </w:r>
      <w:bookmarkEnd w:id="110"/>
    </w:p>
    <w:p w14:paraId="38EC4A83" w14:textId="77777777" w:rsidR="003B7FA4" w:rsidRPr="00A8208F" w:rsidRDefault="003B7FA4" w:rsidP="003B7FA4">
      <w:pPr>
        <w:rPr>
          <w:lang w:eastAsia="ko-KR"/>
        </w:rPr>
      </w:pPr>
      <w:r w:rsidRPr="00A8208F">
        <w:rPr>
          <w:rFonts w:eastAsia="等线"/>
        </w:rPr>
        <w:t xml:space="preserve">This solution details the security aspects of MBS for MOCN scenario using both control plane and user plane based procedures when </w:t>
      </w:r>
      <w:r w:rsidRPr="00A8208F">
        <w:t>MBS content is protected at the service layer</w:t>
      </w:r>
      <w:r w:rsidRPr="00A8208F">
        <w:rPr>
          <w:rFonts w:eastAsia="等线"/>
        </w:rPr>
        <w:t xml:space="preserve">. The solution is applicable for the scenarios where </w:t>
      </w:r>
      <w:r w:rsidRPr="00A8208F">
        <w:rPr>
          <w:lang w:eastAsia="ko-KR"/>
        </w:rPr>
        <w:t>all NG-RAN nodes are shared by PLMNs and the scenario where only part of the NG-RAN nodes are shared by the PLMNs.</w:t>
      </w:r>
    </w:p>
    <w:p w14:paraId="5BF364FF" w14:textId="77777777" w:rsidR="003B7FA4" w:rsidRPr="00A8208F" w:rsidRDefault="003B7FA4" w:rsidP="003B7FA4">
      <w:r w:rsidRPr="00A8208F">
        <w:rPr>
          <w:rFonts w:eastAsia="等线"/>
        </w:rPr>
        <w:t>This solution details the distribution of the</w:t>
      </w:r>
      <w:r w:rsidRPr="00A8208F">
        <w:t xml:space="preserve"> MTK key (that will be used to protect the MBS content at the service layer) to the UE to handle the protected MBS traffic over the MOCN deployment scenarios. </w:t>
      </w:r>
      <w:r w:rsidRPr="00082EEA">
        <w:t>The same key is distributed by multiple PLMNs.</w:t>
      </w:r>
    </w:p>
    <w:p w14:paraId="23766993" w14:textId="77777777" w:rsidR="003B7FA4" w:rsidRPr="00A8208F" w:rsidRDefault="003B7FA4" w:rsidP="003B7FA4">
      <w:pPr>
        <w:ind w:left="284" w:hanging="284"/>
        <w:rPr>
          <w:lang w:eastAsia="ko-KR"/>
        </w:rPr>
      </w:pPr>
      <w:r w:rsidRPr="00A8208F">
        <w:rPr>
          <w:lang w:eastAsia="ko-KR"/>
        </w:rPr>
        <w:t>This solution is compatible with Rel-17 UEs.</w:t>
      </w:r>
    </w:p>
    <w:p w14:paraId="39B1A33B" w14:textId="0848F3E5" w:rsidR="003B7FA4" w:rsidRPr="00A8208F" w:rsidRDefault="003B7FA4" w:rsidP="003B7FA4">
      <w:pPr>
        <w:ind w:left="284" w:hanging="284"/>
        <w:rPr>
          <w:lang w:eastAsia="ko-KR"/>
        </w:rPr>
      </w:pPr>
      <w:r w:rsidRPr="00A8208F">
        <w:rPr>
          <w:lang w:eastAsia="ko-KR"/>
        </w:rPr>
        <w:t>This solution is compatible with Rel-17 NG-RAN.</w:t>
      </w:r>
    </w:p>
    <w:p w14:paraId="6F882AC2" w14:textId="253DB585" w:rsidR="007160AD" w:rsidRPr="003B7FA4" w:rsidRDefault="003B7FA4" w:rsidP="003B7FA4">
      <w:pPr>
        <w:keepLines/>
        <w:ind w:left="1135" w:hanging="851"/>
        <w:rPr>
          <w:color w:val="FF0000"/>
        </w:rPr>
      </w:pPr>
      <w:r w:rsidRPr="00A8208F">
        <w:rPr>
          <w:color w:val="FF0000"/>
        </w:rPr>
        <w:t xml:space="preserve"> </w:t>
      </w:r>
    </w:p>
    <w:p w14:paraId="6380A7B6" w14:textId="231FC9FC" w:rsidR="007160AD" w:rsidRDefault="007160AD" w:rsidP="007160AD">
      <w:pPr>
        <w:pStyle w:val="2"/>
        <w:rPr>
          <w:rFonts w:cs="Arial"/>
          <w:sz w:val="28"/>
          <w:szCs w:val="28"/>
        </w:rPr>
      </w:pPr>
      <w:bookmarkStart w:id="111" w:name="_Toc108098899"/>
      <w:bookmarkStart w:id="112" w:name="_Toc116916240"/>
      <w:bookmarkStart w:id="113" w:name="_Toc116916358"/>
      <w:bookmarkStart w:id="114" w:name="_Toc128057477"/>
      <w:r>
        <w:t>6.3</w:t>
      </w:r>
      <w:r>
        <w:tab/>
        <w:t xml:space="preserve">Solution #2: </w:t>
      </w:r>
      <w:bookmarkEnd w:id="111"/>
      <w:r w:rsidRPr="00B01EB1">
        <w:rPr>
          <w:rFonts w:cs="Arial"/>
          <w:bCs/>
        </w:rPr>
        <w:t>MOCN security handling for MBS</w:t>
      </w:r>
      <w:bookmarkEnd w:id="112"/>
      <w:bookmarkEnd w:id="113"/>
      <w:bookmarkEnd w:id="114"/>
    </w:p>
    <w:p w14:paraId="59AEEB2D" w14:textId="77BB34FF" w:rsidR="007160AD" w:rsidRDefault="007160AD" w:rsidP="007160AD">
      <w:pPr>
        <w:pStyle w:val="3"/>
      </w:pPr>
      <w:bookmarkStart w:id="115" w:name="_Toc108098900"/>
      <w:bookmarkStart w:id="116" w:name="_Toc116916241"/>
      <w:bookmarkStart w:id="117" w:name="_Toc116916359"/>
      <w:bookmarkStart w:id="118" w:name="_Toc128057478"/>
      <w:r>
        <w:t>6.3.1</w:t>
      </w:r>
      <w:r>
        <w:tab/>
        <w:t>Introduction</w:t>
      </w:r>
      <w:bookmarkEnd w:id="115"/>
      <w:bookmarkEnd w:id="116"/>
      <w:bookmarkEnd w:id="117"/>
      <w:bookmarkEnd w:id="118"/>
      <w:r>
        <w:t xml:space="preserve"> </w:t>
      </w:r>
    </w:p>
    <w:p w14:paraId="2680F311" w14:textId="25447509" w:rsidR="007160AD" w:rsidRPr="00881641" w:rsidRDefault="007160AD" w:rsidP="007160AD">
      <w:pPr>
        <w:pStyle w:val="aa"/>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3"/>
      </w:pPr>
      <w:bookmarkStart w:id="119" w:name="_Toc108098901"/>
      <w:bookmarkStart w:id="120" w:name="_Toc116916242"/>
      <w:bookmarkStart w:id="121" w:name="_Toc116916360"/>
      <w:bookmarkStart w:id="122" w:name="_Toc128057479"/>
      <w:r>
        <w:lastRenderedPageBreak/>
        <w:t>6.3.2</w:t>
      </w:r>
      <w:r>
        <w:tab/>
        <w:t>Solution details</w:t>
      </w:r>
      <w:bookmarkEnd w:id="119"/>
      <w:bookmarkEnd w:id="120"/>
      <w:bookmarkEnd w:id="121"/>
      <w:bookmarkEnd w:id="122"/>
    </w:p>
    <w:p w14:paraId="73445192" w14:textId="0E05D666" w:rsidR="007160AD" w:rsidRDefault="007160AD" w:rsidP="007160AD">
      <w:pPr>
        <w:pStyle w:val="4"/>
      </w:pPr>
      <w:bookmarkStart w:id="123" w:name="_Toc116916243"/>
      <w:bookmarkStart w:id="124" w:name="_Toc116916361"/>
      <w:bookmarkStart w:id="125" w:name="_Toc128057480"/>
      <w:r>
        <w:t>6.3</w:t>
      </w:r>
      <w:r w:rsidR="00A62DED">
        <w:t>.2.1</w:t>
      </w:r>
      <w:r w:rsidR="00A62DED">
        <w:tab/>
      </w:r>
      <w:r w:rsidRPr="00024E47">
        <w:t>MOCN Broadcast Procedure</w:t>
      </w:r>
      <w:bookmarkEnd w:id="123"/>
      <w:bookmarkEnd w:id="124"/>
      <w:bookmarkEnd w:id="125"/>
    </w:p>
    <w:p w14:paraId="1EFA5463" w14:textId="77777777" w:rsidR="007160AD" w:rsidRDefault="007160AD" w:rsidP="007160AD">
      <w:r>
        <w:object w:dxaOrig="18975" w:dyaOrig="10675" w14:anchorId="109C4416">
          <v:shape id="_x0000_i1026" type="#_x0000_t75" style="width:589.15pt;height:333.15pt" o:ole="">
            <v:imagedata r:id="rId18" o:title=""/>
          </v:shape>
          <o:OLEObject Type="Embed" ProgID="Visio.Drawing.15" ShapeID="_x0000_i1026" DrawAspect="Content" ObjectID="_1739253343"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7160AD">
      <w:pPr>
        <w:pStyle w:val="aa"/>
        <w:ind w:left="0"/>
      </w:pPr>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7160AD">
      <w:pPr>
        <w:pStyle w:val="aa"/>
        <w:ind w:left="0"/>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aa"/>
        <w:ind w:left="0"/>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7160AD">
      <w:pPr>
        <w:pStyle w:val="aa"/>
        <w:ind w:left="0"/>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aa"/>
        <w:ind w:left="0"/>
      </w:pPr>
      <w:r w:rsidRPr="00B01EB1">
        <w:t>Step 4</w:t>
      </w:r>
      <w:r w:rsidR="00093DC9">
        <w:t>.</w:t>
      </w:r>
      <w:r w:rsidRPr="00B01EB1">
        <w:t xml:space="preserve"> Traffic protection uses common one across all operators.</w:t>
      </w:r>
    </w:p>
    <w:p w14:paraId="35BABE37" w14:textId="6E4500DA" w:rsidR="007160AD" w:rsidRPr="00B01EB1" w:rsidRDefault="007160AD" w:rsidP="007160AD">
      <w:pPr>
        <w:pStyle w:val="aa"/>
        <w:ind w:left="0"/>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7160AD">
      <w:pPr>
        <w:pStyle w:val="aa"/>
        <w:ind w:left="0"/>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aa"/>
        <w:ind w:left="0"/>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4"/>
      </w:pPr>
      <w:bookmarkStart w:id="126" w:name="_Toc116916244"/>
      <w:bookmarkStart w:id="127" w:name="_Toc116916362"/>
      <w:bookmarkStart w:id="128" w:name="_Toc128057481"/>
      <w:r>
        <w:lastRenderedPageBreak/>
        <w:t>6.3.2.2</w:t>
      </w:r>
      <w:r w:rsidR="00A62DED">
        <w:tab/>
      </w:r>
      <w:r>
        <w:t xml:space="preserve">Common </w:t>
      </w:r>
      <w:r w:rsidRPr="00024E47">
        <w:t xml:space="preserve">MOCN </w:t>
      </w:r>
      <w:r>
        <w:t>TMGI</w:t>
      </w:r>
      <w:bookmarkEnd w:id="126"/>
      <w:bookmarkEnd w:id="127"/>
      <w:bookmarkEnd w:id="128"/>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a9"/>
        <w:jc w:val="center"/>
      </w:pPr>
      <w:r>
        <w:object w:dxaOrig="15166" w:dyaOrig="9947" w14:anchorId="55ECACE0">
          <v:shape id="_x0000_i1027" type="#_x0000_t75" style="width:496pt;height:325.15pt" o:ole="">
            <v:imagedata r:id="rId20" o:title=""/>
          </v:shape>
          <o:OLEObject Type="Embed" ProgID="Visio.Drawing.15" ShapeID="_x0000_i1027" DrawAspect="Content" ObjectID="_1739253344"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aa"/>
        <w:numPr>
          <w:ilvl w:val="0"/>
          <w:numId w:val="5"/>
        </w:numPr>
        <w:spacing w:after="0"/>
        <w:contextualSpacing/>
      </w:pPr>
      <w:r>
        <w:t>MBMS service ID and default MOCN MCC and MNC configured by the operators. Values for MCC and MNC can be reserved for MOCN usecase and used across different operators.</w:t>
      </w:r>
    </w:p>
    <w:p w14:paraId="31FF58B4" w14:textId="683E942B" w:rsidR="007160AD" w:rsidRDefault="007160AD" w:rsidP="007160AD">
      <w:pPr>
        <w:pStyle w:val="aa"/>
        <w:numPr>
          <w:ilvl w:val="0"/>
          <w:numId w:val="5"/>
        </w:numPr>
        <w:spacing w:after="0"/>
        <w:contextualSpacing/>
      </w:pPr>
      <w:r>
        <w:t>MBMS service ID and AF ID instead of MNC, MCC. AF_ID is defined in TS 33.535[</w:t>
      </w:r>
      <w:r w:rsidR="00093DC9">
        <w:t>7</w:t>
      </w:r>
      <w:r>
        <w:t>].</w:t>
      </w:r>
    </w:p>
    <w:p w14:paraId="2BFAC10A" w14:textId="77777777" w:rsidR="007160AD" w:rsidRDefault="007160AD" w:rsidP="007160AD">
      <w:pPr>
        <w:pStyle w:val="aa"/>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aa"/>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aa"/>
        <w:spacing w:after="0"/>
        <w:contextualSpacing/>
      </w:pPr>
    </w:p>
    <w:p w14:paraId="25EFB02E" w14:textId="77777777" w:rsidR="007160AD" w:rsidRPr="00024E47" w:rsidRDefault="007160AD" w:rsidP="007160AD">
      <w:pPr>
        <w:pStyle w:val="EditorsNote"/>
      </w:pPr>
      <w:r>
        <w:t>Editor’s Note: Which of these mechanisms should be standardized is FFS. This can be aligned with SA2.</w:t>
      </w:r>
    </w:p>
    <w:p w14:paraId="77468CAE" w14:textId="77777777" w:rsidR="007160AD" w:rsidRDefault="007160AD" w:rsidP="007160AD"/>
    <w:p w14:paraId="688FE359" w14:textId="27F21DD8" w:rsidR="007160AD" w:rsidRDefault="007160AD" w:rsidP="007160AD">
      <w:pPr>
        <w:pStyle w:val="4"/>
      </w:pPr>
      <w:bookmarkStart w:id="129" w:name="_Toc116916245"/>
      <w:bookmarkStart w:id="130" w:name="_Toc116916363"/>
      <w:bookmarkStart w:id="131" w:name="_Toc128057482"/>
      <w:r>
        <w:t>6.3.2.3</w:t>
      </w:r>
      <w:r w:rsidR="00A62DED">
        <w:tab/>
      </w:r>
      <w:r w:rsidRPr="00024E47">
        <w:t xml:space="preserve">MOCN </w:t>
      </w:r>
      <w:r>
        <w:t xml:space="preserve">keys </w:t>
      </w:r>
      <w:r w:rsidRPr="00024E47">
        <w:t>MSK MTK</w:t>
      </w:r>
      <w:bookmarkEnd w:id="129"/>
      <w:bookmarkEnd w:id="130"/>
      <w:bookmarkEnd w:id="131"/>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aa"/>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aa"/>
        <w:numPr>
          <w:ilvl w:val="0"/>
          <w:numId w:val="6"/>
        </w:numPr>
        <w:spacing w:after="0"/>
        <w:contextualSpacing/>
      </w:pPr>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aa"/>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aa"/>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aa"/>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aa"/>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aa"/>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132" w:name="_Ref115511821"/>
    <w:p w14:paraId="74A40A7E" w14:textId="77777777" w:rsidR="007160AD" w:rsidRDefault="007160AD" w:rsidP="007160AD">
      <w:pPr>
        <w:pStyle w:val="a9"/>
        <w:jc w:val="center"/>
      </w:pPr>
      <w:r>
        <w:object w:dxaOrig="16591" w:dyaOrig="11596" w14:anchorId="73B0DFA5">
          <v:shape id="_x0000_i1028" type="#_x0000_t75" style="width:481.15pt;height:336.3pt" o:ole="">
            <v:imagedata r:id="rId22" o:title=""/>
          </v:shape>
          <o:OLEObject Type="Embed" ProgID="Visio.Drawing.15" ShapeID="_x0000_i1028" DrawAspect="Content" ObjectID="_1739253345" r:id="rId23"/>
        </w:object>
      </w:r>
    </w:p>
    <w:p w14:paraId="5433833A" w14:textId="38104F54" w:rsidR="007160AD" w:rsidRDefault="007160AD" w:rsidP="007160AD">
      <w:pPr>
        <w:pStyle w:val="a9"/>
        <w:jc w:val="center"/>
      </w:pPr>
      <w:r>
        <w:t>Figure 6.3.2.2-</w:t>
      </w:r>
      <w:r>
        <w:fldChar w:fldCharType="begin"/>
      </w:r>
      <w:r>
        <w:instrText xml:space="preserve"> SEQ Figure \* ARABIC </w:instrText>
      </w:r>
      <w:r>
        <w:fldChar w:fldCharType="separate"/>
      </w:r>
      <w:r>
        <w:rPr>
          <w:noProof/>
        </w:rPr>
        <w:t>2</w:t>
      </w:r>
      <w:r>
        <w:fldChar w:fldCharType="end"/>
      </w:r>
      <w:bookmarkEnd w:id="132"/>
      <w:r>
        <w:t>: Possible options for MSK and MTK for MOCN</w:t>
      </w:r>
    </w:p>
    <w:p w14:paraId="573E20DC" w14:textId="77777777" w:rsidR="007160AD" w:rsidRDefault="007160AD" w:rsidP="007160AD"/>
    <w:p w14:paraId="057F7B21" w14:textId="77777777" w:rsidR="007160AD" w:rsidRPr="00024E47" w:rsidRDefault="007160AD" w:rsidP="007160AD">
      <w:pPr>
        <w:pStyle w:val="EditorsNote"/>
      </w:pPr>
      <w:r>
        <w:t>Editor’s Note: Which of these mechanisms should be standardized is FFS.</w:t>
      </w:r>
    </w:p>
    <w:p w14:paraId="06A3675A" w14:textId="496C13BA" w:rsidR="007160AD" w:rsidRDefault="007160AD" w:rsidP="007160AD">
      <w:pPr>
        <w:pStyle w:val="EditorsNote"/>
      </w:pPr>
      <w:r>
        <w:t>Editor’s Note: H</w:t>
      </w:r>
      <w:r w:rsidRPr="00F716BD">
        <w:t>ow to derive the same key</w:t>
      </w:r>
      <w:r>
        <w:t xml:space="preserve"> using common </w:t>
      </w:r>
      <w:r w:rsidR="00093DC9">
        <w:t>identifiers</w:t>
      </w:r>
      <w:r>
        <w:t xml:space="preserve"> is FFS.</w:t>
      </w:r>
    </w:p>
    <w:p w14:paraId="45C08A50" w14:textId="77777777" w:rsidR="007160AD" w:rsidRPr="00024E47" w:rsidRDefault="007160AD" w:rsidP="007160AD">
      <w:pPr>
        <w:pStyle w:val="EditorsNote"/>
      </w:pPr>
      <w:r>
        <w:t>Editor’s Note: Need to coordinate with SA2 on proposed TMGI definition.</w:t>
      </w:r>
    </w:p>
    <w:p w14:paraId="0686F5C2" w14:textId="5D1A0AAA" w:rsidR="007160AD" w:rsidRDefault="007160AD" w:rsidP="007160AD">
      <w:pPr>
        <w:pStyle w:val="3"/>
      </w:pPr>
      <w:bookmarkStart w:id="133" w:name="_Toc108098902"/>
      <w:bookmarkStart w:id="134" w:name="_Toc116916246"/>
      <w:bookmarkStart w:id="135" w:name="_Toc116916364"/>
      <w:bookmarkStart w:id="136" w:name="_Toc128057483"/>
      <w:r>
        <w:lastRenderedPageBreak/>
        <w:t>6.3.3</w:t>
      </w:r>
      <w:r>
        <w:tab/>
      </w:r>
      <w:r>
        <w:tab/>
        <w:t>System impact</w:t>
      </w:r>
      <w:bookmarkEnd w:id="133"/>
      <w:bookmarkEnd w:id="134"/>
      <w:bookmarkEnd w:id="135"/>
      <w:bookmarkEnd w:id="136"/>
    </w:p>
    <w:p w14:paraId="028ECD07" w14:textId="77777777" w:rsidR="007160AD" w:rsidRPr="00881641" w:rsidRDefault="007160AD" w:rsidP="007160AD">
      <w:r>
        <w:t>TBD</w:t>
      </w:r>
    </w:p>
    <w:p w14:paraId="3B5C25D6" w14:textId="77777777" w:rsidR="007160AD" w:rsidRDefault="007160AD" w:rsidP="007160AD"/>
    <w:p w14:paraId="59246799" w14:textId="7091E79F" w:rsidR="007160AD" w:rsidRDefault="007160AD" w:rsidP="007160AD">
      <w:pPr>
        <w:pStyle w:val="3"/>
      </w:pPr>
      <w:bookmarkStart w:id="137" w:name="_Toc108098903"/>
      <w:bookmarkStart w:id="138" w:name="_Toc116916247"/>
      <w:bookmarkStart w:id="139" w:name="_Toc116916365"/>
      <w:bookmarkStart w:id="140" w:name="_Toc128057484"/>
      <w:r>
        <w:t>6.3.4</w:t>
      </w:r>
      <w:r>
        <w:tab/>
        <w:t>Evaluation</w:t>
      </w:r>
      <w:bookmarkEnd w:id="137"/>
      <w:bookmarkEnd w:id="138"/>
      <w:bookmarkEnd w:id="139"/>
      <w:bookmarkEnd w:id="140"/>
    </w:p>
    <w:p w14:paraId="2DE6F6F1" w14:textId="0FD74718" w:rsidR="007160AD" w:rsidRDefault="007160AD" w:rsidP="007160AD">
      <w:r w:rsidRPr="000041F0">
        <w:t>TBD</w:t>
      </w:r>
    </w:p>
    <w:p w14:paraId="439620E6" w14:textId="77777777" w:rsidR="002820FA" w:rsidRDefault="002820FA" w:rsidP="002820FA">
      <w:pPr>
        <w:pStyle w:val="2"/>
        <w:rPr>
          <w:rFonts w:cs="Arial"/>
          <w:sz w:val="28"/>
          <w:szCs w:val="28"/>
        </w:rPr>
      </w:pPr>
      <w:bookmarkStart w:id="141" w:name="_Toc128057485"/>
      <w:bookmarkStart w:id="142" w:name="_Toc116916248"/>
      <w:bookmarkStart w:id="143" w:name="_Toc116916366"/>
      <w:r>
        <w:t>6.4</w:t>
      </w:r>
      <w:r>
        <w:tab/>
        <w:t>Solution #3: security protection for UEs in MOCN network sharing scenario</w:t>
      </w:r>
      <w:bookmarkEnd w:id="141"/>
    </w:p>
    <w:p w14:paraId="7178F73C" w14:textId="77777777" w:rsidR="002820FA" w:rsidRDefault="002820FA" w:rsidP="002820FA">
      <w:pPr>
        <w:pStyle w:val="3"/>
      </w:pPr>
      <w:bookmarkStart w:id="144" w:name="_Toc128057486"/>
      <w:r>
        <w:t>6.4.1</w:t>
      </w:r>
      <w:r>
        <w:tab/>
        <w:t>Introduction</w:t>
      </w:r>
      <w:bookmarkEnd w:id="144"/>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3"/>
      </w:pPr>
      <w:bookmarkStart w:id="145" w:name="_Toc128057487"/>
      <w:r>
        <w:t>6.4.2</w:t>
      </w:r>
      <w:r>
        <w:tab/>
        <w:t>Solution details</w:t>
      </w:r>
      <w:bookmarkEnd w:id="145"/>
    </w:p>
    <w:p w14:paraId="0267FE37" w14:textId="043AC562" w:rsidR="002820FA" w:rsidRDefault="002820FA" w:rsidP="002820FA">
      <w:pPr>
        <w:jc w:val="center"/>
        <w:rPr>
          <w:lang w:eastAsia="zh-CN"/>
        </w:rPr>
      </w:pPr>
    </w:p>
    <w:p w14:paraId="6A903727" w14:textId="77777777" w:rsidR="002820FA" w:rsidRDefault="002820FA" w:rsidP="002820FA">
      <w:pPr>
        <w:jc w:val="center"/>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2820FA">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Namf_MBSBroadcast_ContextCreate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2821201B" w14:textId="06FACC7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As descripted in TR </w:t>
      </w:r>
      <w:bookmarkStart w:id="146" w:name="OLE_LINK15"/>
      <w:r>
        <w:rPr>
          <w:rFonts w:eastAsia="Times New Roman"/>
          <w:lang w:eastAsia="en-GB"/>
        </w:rPr>
        <w:t>23.700-47</w:t>
      </w:r>
      <w:bookmarkEnd w:id="146"/>
      <w:r>
        <w:rPr>
          <w:rFonts w:eastAsia="Times New Roman"/>
          <w:lang w:eastAsia="en-GB"/>
        </w:rPr>
        <w:t>[2], t</w:t>
      </w:r>
      <w:r w:rsidRPr="0005131D">
        <w:rPr>
          <w:rFonts w:eastAsia="Times New Roman"/>
          <w:lang w:eastAsia="en-GB"/>
        </w:rPr>
        <w:t xml:space="preserve">he NG-RAN node checks whether there are other associated broadcast MBS sessions based on the Associated Session Identifier </w:t>
      </w:r>
      <w:r>
        <w:rPr>
          <w:rFonts w:eastAsia="Times New Roman"/>
          <w:lang w:eastAsia="en-GB"/>
        </w:rPr>
        <w:t xml:space="preserve">or </w:t>
      </w:r>
      <w:r>
        <w:rPr>
          <w:lang w:eastAsia="ko-KR"/>
        </w:rPr>
        <w:t xml:space="preserve">Pre-configured association of </w:t>
      </w:r>
      <w:r>
        <w:t>MBS Session ID</w:t>
      </w:r>
      <w:r>
        <w:rPr>
          <w:lang w:eastAsia="ko-KR"/>
        </w:rPr>
        <w:t xml:space="preserve"> </w:t>
      </w:r>
      <w:r w:rsidRPr="0005131D">
        <w:rPr>
          <w:rFonts w:eastAsia="Times New Roman"/>
          <w:lang w:eastAsia="en-GB"/>
        </w:rPr>
        <w:t>in the existing Broadcast MBS Session context, i.e., checks if the radio resources were already allocated.</w:t>
      </w:r>
      <w:r>
        <w:rPr>
          <w:rFonts w:eastAsia="Times New Roman"/>
          <w:lang w:eastAsia="en-GB"/>
        </w:rPr>
        <w:t xml:space="preserve"> 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w:t>
      </w:r>
    </w:p>
    <w:p w14:paraId="19D969DA" w14:textId="77777777" w:rsidR="002820FA" w:rsidRDefault="002820FA" w:rsidP="002820FA">
      <w:pPr>
        <w:pStyle w:val="NO"/>
        <w:rPr>
          <w:lang w:eastAsia="en-GB"/>
        </w:rPr>
      </w:pPr>
      <w:r w:rsidRPr="00740B89">
        <w:rPr>
          <w:lang w:eastAsia="en-GB"/>
        </w:rPr>
        <w:t xml:space="preserve">NOTE: If </w:t>
      </w:r>
      <w:r w:rsidRPr="00740B89">
        <w:rPr>
          <w:lang w:eastAsia="ko-KR"/>
        </w:rPr>
        <w:t xml:space="preserve">pre-configured association of </w:t>
      </w:r>
      <w:r w:rsidRPr="00740B89">
        <w:t>MBS Session ID</w:t>
      </w:r>
      <w:r w:rsidRPr="00740B89">
        <w:rPr>
          <w:lang w:eastAsia="ko-KR"/>
        </w:rPr>
        <w:t xml:space="preserve"> </w:t>
      </w:r>
      <w:r>
        <w:rPr>
          <w:rFonts w:eastAsia="Times New Roman"/>
          <w:lang w:eastAsia="en-GB"/>
        </w:rPr>
        <w:t>is</w:t>
      </w:r>
      <w:r w:rsidRPr="0094598B">
        <w:rPr>
          <w:rFonts w:eastAsia="Times New Roman"/>
          <w:lang w:eastAsia="en-GB"/>
        </w:rPr>
        <w:t xml:space="preserve"> used, then the</w:t>
      </w:r>
      <w:r w:rsidRPr="00740B89">
        <w:rPr>
          <w:rFonts w:eastAsia="Times New Roman"/>
          <w:lang w:eastAsia="en-GB"/>
        </w:rPr>
        <w:t xml:space="preserve"> security activation</w:t>
      </w:r>
      <w:r w:rsidRPr="0094598B">
        <w:rPr>
          <w:rFonts w:eastAsia="Times New Roman"/>
          <w:lang w:eastAsia="en-GB"/>
        </w:rPr>
        <w:t xml:space="preserve"> status can also be preconfigured.</w:t>
      </w:r>
      <w:r>
        <w:rPr>
          <w:lang w:eastAsia="en-GB"/>
        </w:rPr>
        <w:t xml:space="preserve"> </w:t>
      </w:r>
      <w:r w:rsidRPr="000F3694">
        <w:rPr>
          <w:lang w:eastAsia="en-GB"/>
        </w:rPr>
        <w:t>If  security protection is applied,</w:t>
      </w:r>
      <w:r>
        <w:rPr>
          <w:lang w:eastAsia="en-GB"/>
        </w:rPr>
        <w:t xml:space="preserve"> </w:t>
      </w:r>
      <w:r>
        <w:rPr>
          <w:rFonts w:eastAsia="Times New Roman"/>
          <w:lang w:eastAsia="en-GB"/>
        </w:rPr>
        <w:t xml:space="preserve">RAN will not </w:t>
      </w:r>
      <w:r w:rsidRPr="00740B89">
        <w:rPr>
          <w:rFonts w:eastAsia="Times New Roman"/>
          <w:lang w:eastAsia="en-GB"/>
        </w:rPr>
        <w:t>reuse the network resource if already existed for the same service</w:t>
      </w:r>
      <w:r>
        <w:rPr>
          <w:rFonts w:eastAsia="Times New Roman"/>
          <w:lang w:eastAsia="en-GB"/>
        </w:rPr>
        <w:t>.</w:t>
      </w:r>
    </w:p>
    <w:p w14:paraId="44BE92F5" w14:textId="5F07F16B" w:rsidR="002820FA" w:rsidRDefault="002820FA" w:rsidP="002820F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w:t>
      </w:r>
      <w:r w:rsidRPr="00740B89">
        <w:rPr>
          <w:rFonts w:eastAsia="Times New Roman"/>
          <w:lang w:eastAsia="en-GB"/>
        </w:rPr>
        <w:t xml:space="preserve">based on whether Assciated Session ID is received </w:t>
      </w:r>
      <w:r w:rsidRPr="0094598B">
        <w:rPr>
          <w:rFonts w:eastAsia="Times New Roman"/>
          <w:lang w:eastAsia="en-GB"/>
        </w:rPr>
        <w:t xml:space="preserve">as specified in </w:t>
      </w:r>
      <w:r w:rsidRPr="00740B89">
        <w:rPr>
          <w:rFonts w:eastAsia="Times New Roman"/>
          <w:lang w:eastAsia="en-GB"/>
        </w:rPr>
        <w:t xml:space="preserve">TR 23.700-47[2]. </w:t>
      </w:r>
      <w:r>
        <w:rPr>
          <w:rFonts w:eastAsia="Times New Roman"/>
          <w:lang w:eastAsia="en-GB"/>
        </w:rPr>
        <w:t xml:space="preserve">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77777777" w:rsidR="002820FA" w:rsidRDefault="002820FA" w:rsidP="002820FA">
      <w:pPr>
        <w:pStyle w:val="3"/>
      </w:pPr>
      <w:bookmarkStart w:id="147" w:name="_Toc128057488"/>
      <w:r>
        <w:t>6.4.3</w:t>
      </w:r>
      <w:r>
        <w:tab/>
      </w:r>
      <w:r>
        <w:tab/>
        <w:t>System impact</w:t>
      </w:r>
      <w:bookmarkEnd w:id="147"/>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3"/>
      </w:pPr>
      <w:bookmarkStart w:id="148" w:name="_Toc128057489"/>
      <w:r>
        <w:t>6.4.4</w:t>
      </w:r>
      <w:r>
        <w:tab/>
        <w:t>Evaluation</w:t>
      </w:r>
      <w:bookmarkEnd w:id="148"/>
    </w:p>
    <w:p w14:paraId="46D37C27" w14:textId="1E26788C" w:rsidR="002820FA" w:rsidRDefault="002820FA" w:rsidP="002820FA">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p>
    <w:p w14:paraId="418B4F82" w14:textId="7E7D8573" w:rsidR="00F37967" w:rsidRDefault="002820FA" w:rsidP="002820FA">
      <w:pPr>
        <w:pStyle w:val="EditorsNote"/>
      </w:pPr>
      <w:r>
        <w:rPr>
          <w:lang w:eastAsia="en-GB"/>
        </w:rPr>
        <w:t>Editor’s Note: further evaluation is FFS.</w:t>
      </w:r>
    </w:p>
    <w:p w14:paraId="1397C97E" w14:textId="254ED135" w:rsidR="003148C6" w:rsidRDefault="003148C6" w:rsidP="003148C6">
      <w:pPr>
        <w:pStyle w:val="2"/>
        <w:rPr>
          <w:rFonts w:cs="Arial"/>
          <w:sz w:val="28"/>
          <w:szCs w:val="28"/>
        </w:rPr>
      </w:pPr>
      <w:bookmarkStart w:id="149" w:name="_Toc128057490"/>
      <w:r w:rsidRPr="0092145B">
        <w:t>6.</w:t>
      </w:r>
      <w:r w:rsidRPr="00E03A72">
        <w:rPr>
          <w:highlight w:val="yellow"/>
        </w:rPr>
        <w:t>A</w:t>
      </w:r>
      <w:r>
        <w:tab/>
        <w:t>Solution #</w:t>
      </w:r>
      <w:r w:rsidRPr="00E03A72">
        <w:rPr>
          <w:highlight w:val="yellow"/>
        </w:rPr>
        <w:t>A</w:t>
      </w:r>
      <w:r>
        <w:t xml:space="preserve">: </w:t>
      </w:r>
      <w:r w:rsidR="00754C9D">
        <w:t>&lt;Title&gt;</w:t>
      </w:r>
      <w:bookmarkEnd w:id="142"/>
      <w:bookmarkEnd w:id="143"/>
      <w:bookmarkEnd w:id="149"/>
    </w:p>
    <w:p w14:paraId="4119ADBB" w14:textId="77777777" w:rsidR="003148C6" w:rsidRDefault="003148C6" w:rsidP="003148C6">
      <w:pPr>
        <w:pStyle w:val="3"/>
      </w:pPr>
      <w:bookmarkStart w:id="150" w:name="_Toc116916249"/>
      <w:bookmarkStart w:id="151" w:name="_Toc116916367"/>
      <w:bookmarkStart w:id="152" w:name="_Toc128057491"/>
      <w:r w:rsidRPr="0092145B">
        <w:t>6.</w:t>
      </w:r>
      <w:r w:rsidRPr="00E03A72">
        <w:rPr>
          <w:highlight w:val="yellow"/>
        </w:rPr>
        <w:t>A</w:t>
      </w:r>
      <w:r>
        <w:t>.1</w:t>
      </w:r>
      <w:r>
        <w:tab/>
        <w:t>Introduction</w:t>
      </w:r>
      <w:bookmarkEnd w:id="150"/>
      <w:bookmarkEnd w:id="151"/>
      <w:bookmarkEnd w:id="152"/>
      <w:r>
        <w:t xml:space="preserve"> </w:t>
      </w:r>
    </w:p>
    <w:p w14:paraId="112AB94D" w14:textId="77777777" w:rsidR="003148C6" w:rsidRPr="0092145B" w:rsidRDefault="003148C6" w:rsidP="003148C6"/>
    <w:p w14:paraId="2F1374B3" w14:textId="77777777" w:rsidR="003148C6" w:rsidRDefault="003148C6" w:rsidP="003148C6">
      <w:pPr>
        <w:pStyle w:val="3"/>
      </w:pPr>
      <w:bookmarkStart w:id="153" w:name="_Toc116916250"/>
      <w:bookmarkStart w:id="154" w:name="_Toc116916368"/>
      <w:bookmarkStart w:id="155" w:name="_Toc128057492"/>
      <w:r w:rsidRPr="0092145B">
        <w:t>6.</w:t>
      </w:r>
      <w:r w:rsidRPr="00E03A72">
        <w:rPr>
          <w:highlight w:val="yellow"/>
        </w:rPr>
        <w:t>A</w:t>
      </w:r>
      <w:r>
        <w:t>.2</w:t>
      </w:r>
      <w:r>
        <w:tab/>
        <w:t>Solution details</w:t>
      </w:r>
      <w:bookmarkEnd w:id="153"/>
      <w:bookmarkEnd w:id="154"/>
      <w:bookmarkEnd w:id="155"/>
    </w:p>
    <w:p w14:paraId="51DDE15C" w14:textId="77777777" w:rsidR="003148C6" w:rsidRDefault="003148C6" w:rsidP="003148C6"/>
    <w:p w14:paraId="628B248F" w14:textId="72A316B2" w:rsidR="003148C6" w:rsidRPr="003148C6" w:rsidRDefault="003148C6" w:rsidP="003148C6">
      <w:pPr>
        <w:pStyle w:val="3"/>
      </w:pPr>
      <w:bookmarkStart w:id="156" w:name="_Toc116916251"/>
      <w:bookmarkStart w:id="157" w:name="_Toc116916369"/>
      <w:bookmarkStart w:id="158" w:name="_Toc128057493"/>
      <w:r>
        <w:t>6.</w:t>
      </w:r>
      <w:r w:rsidRPr="003148C6">
        <w:rPr>
          <w:highlight w:val="yellow"/>
        </w:rPr>
        <w:t>A</w:t>
      </w:r>
      <w:r>
        <w:t>.3</w:t>
      </w:r>
      <w:r>
        <w:tab/>
      </w:r>
      <w:r>
        <w:tab/>
        <w:t>System impact</w:t>
      </w:r>
      <w:bookmarkEnd w:id="156"/>
      <w:bookmarkEnd w:id="157"/>
      <w:bookmarkEnd w:id="158"/>
    </w:p>
    <w:p w14:paraId="1870B392" w14:textId="77777777" w:rsidR="003148C6" w:rsidRPr="0092145B" w:rsidRDefault="003148C6" w:rsidP="003148C6"/>
    <w:p w14:paraId="36A5B8E3" w14:textId="2B184DBC" w:rsidR="003148C6" w:rsidRDefault="003148C6" w:rsidP="003148C6">
      <w:pPr>
        <w:pStyle w:val="3"/>
      </w:pPr>
      <w:bookmarkStart w:id="159" w:name="_Toc116916252"/>
      <w:bookmarkStart w:id="160" w:name="_Toc116916370"/>
      <w:bookmarkStart w:id="161" w:name="_Toc128057494"/>
      <w:r w:rsidRPr="0092145B">
        <w:lastRenderedPageBreak/>
        <w:t>6.</w:t>
      </w:r>
      <w:r w:rsidRPr="003148C6">
        <w:rPr>
          <w:highlight w:val="yellow"/>
        </w:rPr>
        <w:t>A</w:t>
      </w:r>
      <w:r>
        <w:t>.4</w:t>
      </w:r>
      <w:r>
        <w:tab/>
        <w:t>Evaluation</w:t>
      </w:r>
      <w:bookmarkEnd w:id="159"/>
      <w:bookmarkEnd w:id="160"/>
      <w:bookmarkEnd w:id="161"/>
    </w:p>
    <w:p w14:paraId="0EB2B5EF" w14:textId="77777777" w:rsidR="003148C6" w:rsidRPr="0092145B" w:rsidRDefault="003148C6" w:rsidP="003148C6"/>
    <w:p w14:paraId="78FA40A7" w14:textId="77777777" w:rsidR="003148C6" w:rsidRDefault="003148C6" w:rsidP="003148C6">
      <w:pPr>
        <w:pStyle w:val="1"/>
      </w:pPr>
      <w:bookmarkStart w:id="162" w:name="_Toc116916253"/>
      <w:bookmarkStart w:id="163" w:name="_Toc116916371"/>
      <w:bookmarkStart w:id="164" w:name="_Toc128057495"/>
      <w:r>
        <w:t>7</w:t>
      </w:r>
      <w:r w:rsidRPr="004D3578">
        <w:tab/>
      </w:r>
      <w:r>
        <w:t>Conclusions</w:t>
      </w:r>
      <w:bookmarkEnd w:id="162"/>
      <w:bookmarkEnd w:id="163"/>
      <w:bookmarkEnd w:id="164"/>
    </w:p>
    <w:p w14:paraId="03CCA36B" w14:textId="191A072C" w:rsidR="002675F0" w:rsidRPr="002675F0" w:rsidRDefault="00F37967" w:rsidP="00C34128">
      <w:pPr>
        <w:pStyle w:val="8"/>
      </w:pPr>
      <w:bookmarkStart w:id="165" w:name="_Toc128057496"/>
      <w:r>
        <w:rPr>
          <w:rFonts w:ascii="Times New Roman" w:hAnsi="Times New Roman"/>
          <w:sz w:val="20"/>
          <w:lang w:eastAsia="zh-CN"/>
        </w:rPr>
        <w:t>TBA</w:t>
      </w:r>
      <w:bookmarkStart w:id="166" w:name="startOfAnnexes"/>
      <w:bookmarkEnd w:id="165"/>
      <w:bookmarkEnd w:id="166"/>
    </w:p>
    <w:p w14:paraId="75350360" w14:textId="77777777" w:rsidR="00D71836" w:rsidRDefault="00080512" w:rsidP="00D71836">
      <w:pPr>
        <w:pStyle w:val="9"/>
      </w:pPr>
      <w:r w:rsidRPr="004D3578">
        <w:br w:type="page"/>
      </w:r>
      <w:bookmarkStart w:id="167" w:name="_Toc102146528"/>
      <w:bookmarkStart w:id="168" w:name="_Toc116916254"/>
      <w:bookmarkStart w:id="169" w:name="_Toc116916372"/>
      <w:bookmarkStart w:id="170" w:name="_Toc128057497"/>
      <w:r w:rsidR="00D71836">
        <w:lastRenderedPageBreak/>
        <w:t>Annex &lt;A&gt;:</w:t>
      </w:r>
      <w:r w:rsidR="00D71836">
        <w:br/>
        <w:t>&lt;Informative annex title for a Technical Report&gt;</w:t>
      </w:r>
      <w:bookmarkEnd w:id="167"/>
      <w:bookmarkEnd w:id="168"/>
      <w:bookmarkEnd w:id="169"/>
      <w:bookmarkEnd w:id="170"/>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171" w:name="_Toc116916255"/>
      <w:bookmarkStart w:id="172" w:name="_Toc116916373"/>
      <w:bookmarkStart w:id="173" w:name="_Toc128057498"/>
      <w:r w:rsidRPr="004D3578">
        <w:t xml:space="preserve">Annex </w:t>
      </w:r>
      <w:r w:rsidRPr="001F2832">
        <w:rPr>
          <w:highlight w:val="yellow"/>
        </w:rPr>
        <w:t>X</w:t>
      </w:r>
      <w:r w:rsidRPr="004D3578">
        <w:t>:</w:t>
      </w:r>
      <w:r w:rsidRPr="004D3578">
        <w:br/>
        <w:t>Change history</w:t>
      </w:r>
      <w:bookmarkEnd w:id="171"/>
      <w:bookmarkEnd w:id="172"/>
      <w:bookmarkEnd w:id="1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74" w:name="historyclause"/>
            <w:bookmarkEnd w:id="174"/>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1B634" w14:textId="77777777" w:rsidR="00005B33" w:rsidRDefault="00005B33">
      <w:r>
        <w:separator/>
      </w:r>
    </w:p>
  </w:endnote>
  <w:endnote w:type="continuationSeparator" w:id="0">
    <w:p w14:paraId="3E663C1D" w14:textId="77777777" w:rsidR="00005B33" w:rsidRDefault="0000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2FC1F" w14:textId="77777777" w:rsidR="00005B33" w:rsidRDefault="00005B33">
      <w:r>
        <w:separator/>
      </w:r>
    </w:p>
  </w:footnote>
  <w:footnote w:type="continuationSeparator" w:id="0">
    <w:p w14:paraId="399E1587" w14:textId="77777777" w:rsidR="00005B33" w:rsidRDefault="00005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0AA">
      <w:rPr>
        <w:rFonts w:ascii="Arial" w:hAnsi="Arial" w:cs="Arial"/>
        <w:b/>
        <w:noProof/>
        <w:sz w:val="18"/>
        <w:szCs w:val="18"/>
      </w:rPr>
      <w:t>3GPP TR 33.883 V0.6.0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0AA">
      <w:rPr>
        <w:rFonts w:ascii="Arial" w:hAnsi="Arial" w:cs="Arial"/>
        <w:b/>
        <w:noProof/>
        <w:sz w:val="18"/>
        <w:szCs w:val="18"/>
      </w:rPr>
      <w:t>3</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0A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05B33"/>
    <w:rsid w:val="000163D2"/>
    <w:rsid w:val="00020B3F"/>
    <w:rsid w:val="00033397"/>
    <w:rsid w:val="00040095"/>
    <w:rsid w:val="00051834"/>
    <w:rsid w:val="00054A22"/>
    <w:rsid w:val="00062023"/>
    <w:rsid w:val="000624AE"/>
    <w:rsid w:val="000655A6"/>
    <w:rsid w:val="00080512"/>
    <w:rsid w:val="00084666"/>
    <w:rsid w:val="00093DC9"/>
    <w:rsid w:val="000A7EE0"/>
    <w:rsid w:val="000B23DD"/>
    <w:rsid w:val="000C47C3"/>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B7FA4"/>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C3F9F"/>
    <w:rsid w:val="006E5C86"/>
    <w:rsid w:val="00701116"/>
    <w:rsid w:val="0071174C"/>
    <w:rsid w:val="00713C44"/>
    <w:rsid w:val="007160AD"/>
    <w:rsid w:val="00717B5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54F24"/>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566FE"/>
    <w:rsid w:val="00957CC7"/>
    <w:rsid w:val="00965257"/>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 w:type="character" w:customStyle="1" w:styleId="B1Char1">
    <w:name w:val="B1 Char1"/>
    <w:link w:val="B1"/>
    <w:qFormat/>
    <w:locked/>
    <w:rsid w:val="002820FA"/>
    <w:rPr>
      <w:lang w:val="en-GB" w:eastAsia="en-US"/>
    </w:rPr>
  </w:style>
  <w:style w:type="character" w:customStyle="1" w:styleId="3Char">
    <w:name w:val="标题 3 Char"/>
    <w:aliases w:val="h3 Char"/>
    <w:link w:val="3"/>
    <w:rsid w:val="002820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EF34C3E5-01BE-4FD3-B667-4EB03BED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4472</Words>
  <Characters>25496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2023-03-02T00:59:00Z</dcterms:created>
  <dcterms:modified xsi:type="dcterms:W3CDTF">2023-03-02T00:59:00Z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(3)WyOmNBjwxP8xPqaPBrpYHgGm+D5id3YtcS4cJ3S9C7oLVocu5QaqLzFH5QHi5E6axZboK8LX
uNCzIGDGKG/tXl/TgwLPQDcpiclfPlm2NBToGmc37ndvclymlnALny0bgMiHe5V7tCP4JFo6
P9gJ4AfK0Kng7eb3ijyjrZuh0iiI35tv002xYl15SgACB1ZjDYhDDPLvRo2k/vhfqL6ftkSi
I7jgYzecWhBJH2bhN/</vt:lpwstr>
  </property>
  <property fmtid="{D5CDD505-2E9C-101B-9397-08002B2CF9AE}" pid="14" name="_2015_ms_pID_7253431">
    <vt:lpwstr>Vx9gQ4cIDmttipwl+AvZlHxY+3Tc1m5U+K6r1Prrkq1wBpPVg9ZaZT
oCBvmJH1XabAkiuSGmRx2LnTCywCz0YXXNrC/61IgPb/F9g4fxcy916/PUBLT38KUTQ0fM03
hZFRnRE+9wg/l0NR7gPzMsY/e67Ek8AndbJAZsbWZykUsqBhwtQ9G7J9AgPfPEXoSev2J9qr
EjwcKyUsOKWh1IYSeU4OBhzFWnqKDh/KeJlz</vt:lpwstr>
  </property>
  <property fmtid="{D5CDD505-2E9C-101B-9397-08002B2CF9AE}" pid="15" name="_2015_ms_pID_7253432">
    <vt:lpwstr>gQ==</vt:lpwstr>
  </property>
</Properties>
</file>